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eec" w14:paraId="f604eec" w:rsidRDefault="00A81D74" w:rsidR="00A81D7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A5EB9" w:rsidP="00D11F4F" w:rsidR="00D11F4F">
      <w:pPr>
        <w:jc w:val="right"/>
      </w:pPr>
      <w:r>
        <w:t xml:space="preserve">  67. Stpn-97</w:t>
      </w:r>
      <w:r w:rsidR="009277EA">
        <w:t>/15</w:t>
      </w:r>
      <w:r w:rsidR="00A81D74">
        <w:t>-9</w:t>
      </w:r>
    </w:p>
    <w:p w:rsidRDefault="00A81D74" w:rsidP="00D11F4F" w:rsidR="00A81D74" w:rsidRPr="00B22F77">
      <w:pPr>
        <w:jc w:val="right"/>
      </w:pPr>
    </w:p>
    <w:p w:rsidRDefault="00D11F4F" w:rsidP="00D11F4F" w:rsidR="00D11F4F" w:rsidRPr="00B22F77"/>
    <w:p w:rsidRDefault="00D11F4F" w:rsidP="000E33BA" w:rsidR="005F2603" w:rsidRPr="00B22F77">
      <w:pPr>
        <w:jc w:val="both"/>
      </w:pPr>
      <w:r w:rsidRPr="00B22F77">
        <w:t>Trgovački sud u Zagrebu</w:t>
      </w:r>
      <w:r w:rsidR="000E33BA">
        <w:t xml:space="preserve"> u povodu prijedloga </w:t>
      </w:r>
      <w:r w:rsidR="007A5EB9">
        <w:t xml:space="preserve">dužnika AVIO SERVISNI CENTAR d.o.o., Duga Resa, Donje Mrzlo Polje Mrežničko, </w:t>
      </w:r>
      <w:r w:rsidR="007A5EB9" w:rsidRPr="007A5EB9">
        <w:t>Donje Mrzlo Polje Mrežničko</w:t>
      </w:r>
      <w:r w:rsidR="007A5EB9">
        <w:t xml:space="preserve"> 5/G, OIB: 19496966305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 w:rsidR="000E33BA">
        <w:t>oglasio je: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>Ročište radi sklapanja predstečajne</w:t>
      </w:r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7A5EB9" w:rsidRPr="007A5EB9">
        <w:t>AVIO SERVISNI CENTAR d.o.o., Duga Resa, Donje Mrzlo Polje Mrežničko, Donje Mrzlo Polje Mrežničko 5/G, OIB: 19496966305</w:t>
      </w:r>
      <w:r w:rsidRPr="00B22F77">
        <w:t>, određuje se  za dan:</w:t>
      </w:r>
    </w:p>
    <w:p w:rsidRDefault="005F2603" w:rsidP="005F2603" w:rsidR="005F2603" w:rsidRPr="00B22F77"/>
    <w:p w:rsidRDefault="007A5EB9" w:rsidP="008A03E9" w:rsidR="00F42DB7" w:rsidRPr="00B22F77">
      <w:pPr>
        <w:jc w:val="both"/>
      </w:pPr>
      <w:r>
        <w:rPr>
          <w:b/>
          <w:u w:val="single"/>
        </w:rPr>
        <w:t>7. listopad 2015</w:t>
      </w:r>
      <w:r w:rsidR="00212A58" w:rsidRPr="00B22F77">
        <w:rPr>
          <w:b/>
          <w:u w:val="single"/>
        </w:rPr>
        <w:t>.</w:t>
      </w:r>
      <w:r w:rsidR="00167699" w:rsidRPr="00B22F77">
        <w:rPr>
          <w:b/>
          <w:u w:val="single"/>
        </w:rPr>
        <w:t xml:space="preserve"> u </w:t>
      </w:r>
      <w:r>
        <w:rPr>
          <w:b/>
          <w:u w:val="single"/>
        </w:rPr>
        <w:t>9.3</w:t>
      </w:r>
      <w:r w:rsidR="000131C9" w:rsidRPr="00B22F77">
        <w:rPr>
          <w:b/>
          <w:u w:val="single"/>
        </w:rPr>
        <w:t>0</w:t>
      </w:r>
      <w:r w:rsidR="005F2603" w:rsidRPr="00B22F77">
        <w:rPr>
          <w:b/>
          <w:u w:val="single"/>
        </w:rPr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9C4A88" w:rsidRPr="00B22F77">
        <w:t>85/II</w:t>
      </w:r>
      <w:r w:rsidR="005F2603" w:rsidRPr="00B22F77">
        <w:t xml:space="preserve"> </w:t>
      </w:r>
      <w:r w:rsidR="009C4A88" w:rsidRPr="00B22F77">
        <w:t>(ulična zgrada)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B22F77">
      <w:pPr>
        <w:jc w:val="both"/>
      </w:pPr>
      <w:r w:rsidRPr="00B22F77">
        <w:t xml:space="preserve">Poziva se Financijska agencija oglasiti poziv za navedeno ročište najkasnije do </w:t>
      </w:r>
      <w:r w:rsidR="007A5EB9">
        <w:rPr>
          <w:b/>
        </w:rPr>
        <w:t>29</w:t>
      </w:r>
      <w:r w:rsidR="00E7110F" w:rsidRPr="00B22F77">
        <w:rPr>
          <w:b/>
        </w:rPr>
        <w:t xml:space="preserve">. </w:t>
      </w:r>
      <w:r w:rsidR="007A5EB9">
        <w:rPr>
          <w:b/>
        </w:rPr>
        <w:t>rujna</w:t>
      </w:r>
      <w:r w:rsidR="009277EA">
        <w:rPr>
          <w:b/>
        </w:rPr>
        <w:t xml:space="preserve"> </w:t>
      </w:r>
      <w:r w:rsidR="0042272B" w:rsidRPr="00B22F77">
        <w:rPr>
          <w:b/>
        </w:rPr>
        <w:t>2015</w:t>
      </w:r>
      <w:r w:rsidR="00950D13" w:rsidRPr="00B22F77">
        <w:rPr>
          <w:b/>
        </w:rPr>
        <w:t>.</w:t>
      </w:r>
    </w:p>
    <w:p w:rsidRDefault="005F2603" w:rsidP="005F2603" w:rsidR="005F2603" w:rsidRPr="00B22F77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A81D74">
        <w:t>9</w:t>
      </w:r>
      <w:r w:rsidR="007A5EB9">
        <w:t>. rujna</w:t>
      </w:r>
      <w:r w:rsidR="0042272B" w:rsidRPr="00B22F77">
        <w:t xml:space="preserve"> 2015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>
      <w:pPr>
        <w:jc w:val="right"/>
      </w:pPr>
      <w:r>
        <w:t xml:space="preserve"> Gordan Zubak</w:t>
      </w:r>
    </w:p>
    <w:p w:rsidRDefault="00A81D74" w:rsidP="004B1EDB" w:rsidR="00A81D74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A81D74" w:rsidR="009A36D7" w:rsidRPr="00B22F77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E33BA"/>
    <w:rsid w:val="00157658"/>
    <w:rsid w:val="00167699"/>
    <w:rsid w:val="00191E1D"/>
    <w:rsid w:val="001E4D97"/>
    <w:rsid w:val="00212A58"/>
    <w:rsid w:val="002D0B39"/>
    <w:rsid w:val="002E617B"/>
    <w:rsid w:val="0042272B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7A5EB9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81D74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Stpn-97/2015</izvorni_sadrzaj>
    <derivirana_varijabla naziv="DomainObject.Predmet.OznakaBroj_1">Stpn-97/2015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AVIO SERVISNI CENTAR d.o.o.</izvorni_sadrzaj>
    <derivirana_varijabla naziv="DomainObject.Predmet.ProtustrankaFormated_1">  AVIO SERVISNI CENTAR d.o.o.</derivirana_varijabla>
  </DomainObject.Predmet.ProtustrankaFormated>
  <DomainObject.Predmet.ProtustrankaFormatedOIB>
    <izvorni_sadrzaj>  AVIO SERVISNI CENTAR d.o.o., OIB 19496966305</izvorni_sadrzaj>
    <derivirana_varijabla naziv="DomainObject.Predmet.ProtustrankaFormatedOIB_1">  AVIO SERVISNI CENTAR d.o.o., OIB 19496966305</derivirana_varijabla>
  </DomainObject.Predmet.ProtustrankaFormatedOIB>
  <DomainObject.Predmet.ProtustrankaFormatedWithAdress>
    <izvorni_sadrzaj> AVIO SERVISNI CENTAR d.o.o., Donje Mrzlo Polje Mrežničko 5/G, 47250 Duga Resa</izvorni_sadrzaj>
    <derivirana_varijabla naziv="DomainObject.Predmet.ProtustrankaFormatedWithAdress_1"> AVIO SERVISNI CENTAR d.o.o., Donje Mrzlo Polje Mrežničko 5/G, 47250 Duga Resa</derivirana_varijabla>
  </DomainObject.Predmet.ProtustrankaFormatedWithAdress>
  <DomainObject.Predmet.ProtustrankaFormatedWithAdressOIB>
    <izvorni_sadrzaj> AVIO SERVISNI CENTAR d.o.o., OIB 19496966305, Donje Mrzlo Polje Mrežničko 5/G, 47250 Duga Resa</izvorni_sadrzaj>
    <derivirana_varijabla naziv="DomainObject.Predmet.ProtustrankaFormatedWithAdressOIB_1"> AVIO SERVISNI CENTAR d.o.o., OIB 19496966305, Donje Mrzlo Polje Mrežničko 5/G, 47250 Duga Resa</derivirana_varijabla>
  </DomainObject.Predmet.ProtustrankaFormatedWithAdressOIB>
  <DomainObject.Predmet.ProtustrankaWithAdress>
    <izvorni_sadrzaj>AVIO SERVISNI CENTAR d.o.o. Donje Mrzlo Polje Mrežničko 5/G, 47250 Duga Resa</izvorni_sadrzaj>
    <derivirana_varijabla naziv="DomainObject.Predmet.ProtustrankaWithAdress_1">AVIO SERVISNI CENTAR d.o.o. Donje Mrzlo Polje Mrežničko 5/G, 47250 Duga Resa</derivirana_varijabla>
  </DomainObject.Predmet.ProtustrankaWithAdress>
  <DomainObject.Predmet.ProtustrankaWithAdressOIB>
    <izvorni_sadrzaj>AVIO SERVISNI CENTAR d.o.o., OIB 19496966305, Donje Mrzlo Polje Mrežničko 5/G, 47250 Duga Resa</izvorni_sadrzaj>
    <derivirana_varijabla naziv="DomainObject.Predmet.ProtustrankaWithAdressOIB_1">AVIO SERVISNI CENTAR d.o.o., OIB 19496966305, Donje Mrzlo Polje Mrežničko 5/G, 47250 Duga Resa</derivirana_varijabla>
  </DomainObject.Predmet.ProtustrankaWithAdressOIB>
  <DomainObject.Predmet.ProtustrankaNazivFormated>
    <izvorni_sadrzaj>AVIO SERVISNI CENTAR d.o.o.</izvorni_sadrzaj>
    <derivirana_varijabla naziv="DomainObject.Predmet.ProtustrankaNazivFormated_1">AVIO SERVISNI CENTAR d.o.o.</derivirana_varijabla>
  </DomainObject.Predmet.ProtustrankaNazivFormated>
  <DomainObject.Predmet.ProtustrankaNazivFormatedOIB>
    <izvorni_sadrzaj>AVIO SERVISNI CENTAR d.o.o., OIB 19496966305</izvorni_sadrzaj>
    <derivirana_varijabla naziv="DomainObject.Predmet.ProtustrankaNazivFormatedOIB_1">AVIO SERVISNI CENTAR d.o.o., OIB 19496966305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AVIO SERVISNI CENTAR d.o.o.</izvorni_sadrzaj>
    <derivirana_varijabla naziv="DomainObject.Predmet.StrankaFormated_1">  AVIO SERVISNI CENTAR d.o.o.</derivirana_varijabla>
  </DomainObject.Predmet.StrankaFormated>
  <DomainObject.Predmet.StrankaFormatedOIB>
    <izvorni_sadrzaj>  AVIO SERVISNI CENTAR d.o.o., OIB 19496966305</izvorni_sadrzaj>
    <derivirana_varijabla naziv="DomainObject.Predmet.StrankaFormatedOIB_1">  AVIO SERVISNI CENTAR d.o.o., OIB 19496966305</derivirana_varijabla>
  </DomainObject.Predmet.StrankaFormatedOIB>
  <DomainObject.Predmet.StrankaFormatedWithAdress>
    <izvorni_sadrzaj> AVIO SERVISNI CENTAR d.o.o., Donje Mrzlo Polje Mrežničko 5/G, 47250 Duga Resa</izvorni_sadrzaj>
    <derivirana_varijabla naziv="DomainObject.Predmet.StrankaFormatedWithAdress_1"> AVIO SERVISNI CENTAR d.o.o., Donje Mrzlo Polje Mrežničko 5/G, 47250 Duga Resa</derivirana_varijabla>
  </DomainObject.Predmet.StrankaFormatedWithAdress>
  <DomainObject.Predmet.StrankaFormatedWithAdressOIB>
    <izvorni_sadrzaj> AVIO SERVISNI CENTAR d.o.o., OIB 19496966305, Donje Mrzlo Polje Mrežničko 5/G, 47250 Duga Resa</izvorni_sadrzaj>
    <derivirana_varijabla naziv="DomainObject.Predmet.StrankaFormatedWithAdressOIB_1"> AVIO SERVISNI CENTAR d.o.o., OIB 19496966305, Donje Mrzlo Polje Mrežničko 5/G, 47250 Duga Resa</derivirana_varijabla>
  </DomainObject.Predmet.StrankaFormatedWithAdressOIB>
  <DomainObject.Predmet.StrankaWithAdress>
    <izvorni_sadrzaj>AVIO SERVISNI CENTAR d.o.o. Donje Mrzlo Polje Mrežničko 5/G,47250 Duga Resa</izvorni_sadrzaj>
    <derivirana_varijabla naziv="DomainObject.Predmet.StrankaWithAdress_1">AVIO SERVISNI CENTAR d.o.o. Donje Mrzlo Polje Mrežničko 5/G,47250 Duga Resa</derivirana_varijabla>
  </DomainObject.Predmet.StrankaWithAdress>
  <DomainObject.Predmet.StrankaWithAdressOIB>
    <izvorni_sadrzaj>AVIO SERVISNI CENTAR d.o.o., OIB 19496966305, Donje Mrzlo Polje Mrežničko 5/G,47250 Duga Resa</izvorni_sadrzaj>
    <derivirana_varijabla naziv="DomainObject.Predmet.StrankaWithAdressOIB_1">AVIO SERVISNI CENTAR d.o.o., OIB 19496966305, Donje Mrzlo Polje Mrežničko 5/G,47250 Duga Resa</derivirana_varijabla>
  </DomainObject.Predmet.StrankaWithAdressOIB>
  <DomainObject.Predmet.StrankaNazivFormated>
    <izvorni_sadrzaj>AVIO SERVISNI CENTAR d.o.o.</izvorni_sadrzaj>
    <derivirana_varijabla naziv="DomainObject.Predmet.StrankaNazivFormated_1">AVIO SERVISNI CENTAR d.o.o.</derivirana_varijabla>
  </DomainObject.Predmet.StrankaNazivFormated>
  <DomainObject.Predmet.StrankaNazivFormatedOIB>
    <izvorni_sadrzaj>AVIO SERVISNI CENTAR d.o.o., OIB 19496966305</izvorni_sadrzaj>
    <derivirana_varijabla naziv="DomainObject.Predmet.StrankaNazivFormatedOIB_1">AVIO SERVISNI CENTAR d.o.o., OIB 19496966305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AVIO SERVISNI CENTAR d.o.o.</item>
    </izvorni_sadrzaj>
    <derivirana_varijabla naziv="DomainObject.Predmet.StrankaListFormated_1">
      <item>AVIO SERVISNI CENTAR d.o.o.</item>
    </derivirana_varijabla>
  </DomainObject.Predmet.StrankaListFormated>
  <DomainObject.Predmet.StrankaListFormatedOIB>
    <izvorni_sadrzaj>
      <item>AVIO SERVISNI CENTAR d.o.o., OIB 19496966305</item>
    </izvorni_sadrzaj>
    <derivirana_varijabla naziv="DomainObject.Predmet.StrankaListFormatedOIB_1">
      <item>AVIO SERVISNI CENTAR d.o.o., OIB 19496966305</item>
    </derivirana_varijabla>
  </DomainObject.Predmet.StrankaListFormatedOIB>
  <DomainObject.Predmet.StrankaListFormatedWithAdress>
    <izvorni_sadrzaj>
      <item>AVIO SERVISNI CENTAR d.o.o., Donje Mrzlo Polje Mrežničko 5/G, 47250 Duga Resa</item>
    </izvorni_sadrzaj>
    <derivirana_varijabla naziv="DomainObject.Predmet.StrankaListFormatedWithAdress_1">
      <item>AVIO SERVISNI CENTAR d.o.o., Donje Mrzlo Polje Mrežničko 5/G, 47250 Duga Resa</item>
    </derivirana_varijabla>
  </DomainObject.Predmet.StrankaListFormatedWithAdress>
  <DomainObject.Predmet.StrankaListFormatedWithAdressOIB>
    <izvorni_sadrzaj>
      <item>AVIO SERVISNI CENTAR d.o.o., OIB 19496966305, Donje Mrzlo Polje Mrežničko 5/G, 47250 Duga Resa</item>
    </izvorni_sadrzaj>
    <derivirana_varijabla naziv="DomainObject.Predmet.StrankaListFormatedWithAdressOIB_1">
      <item>AVIO SERVISNI CENTAR d.o.o., OIB 19496966305, Donje Mrzlo Polje Mrežničko 5/G, 47250 Duga Resa</item>
    </derivirana_varijabla>
  </DomainObject.Predmet.StrankaListFormatedWithAdressOIB>
  <DomainObject.Predmet.StrankaListNazivFormated>
    <izvorni_sadrzaj>
      <item>AVIO SERVISNI CENTAR d.o.o.</item>
    </izvorni_sadrzaj>
    <derivirana_varijabla naziv="DomainObject.Predmet.StrankaListNazivFormated_1">
      <item>AVIO SERVISNI CENTAR d.o.o.</item>
    </derivirana_varijabla>
  </DomainObject.Predmet.StrankaListNazivFormated>
  <DomainObject.Predmet.StrankaListNazivFormatedOIB>
    <izvorni_sadrzaj>
      <item>AVIO SERVISNI CENTAR d.o.o., OIB 19496966305</item>
    </izvorni_sadrzaj>
    <derivirana_varijabla naziv="DomainObject.Predmet.StrankaListNazivFormatedOIB_1">
      <item>AVIO SERVISNI CENTAR d.o.o., OIB 19496966305</item>
    </derivirana_varijabla>
  </DomainObject.Predmet.StrankaListNazivFormatedOIB>
  <DomainObject.Predmet.ProtuStrankaListFormated>
    <izvorni_sadrzaj>
      <item>AVIO SERVISNI CENTAR d.o.o.</item>
    </izvorni_sadrzaj>
    <derivirana_varijabla naziv="DomainObject.Predmet.ProtuStrankaListFormated_1">
      <item>AVIO SERVISNI CENTAR d.o.o.</item>
    </derivirana_varijabla>
  </DomainObject.Predmet.ProtuStrankaListFormated>
  <DomainObject.Predmet.ProtuStrankaListFormatedOIB>
    <izvorni_sadrzaj>
      <item>AVIO SERVISNI CENTAR d.o.o., OIB 19496966305</item>
    </izvorni_sadrzaj>
    <derivirana_varijabla naziv="DomainObject.Predmet.ProtuStrankaListFormatedOIB_1">
      <item>AVIO SERVISNI CENTAR d.o.o., OIB 19496966305</item>
    </derivirana_varijabla>
  </DomainObject.Predmet.ProtuStrankaListFormatedOIB>
  <DomainObject.Predmet.ProtuStrankaListFormatedWithAdress>
    <izvorni_sadrzaj>
      <item>AVIO SERVISNI CENTAR d.o.o., Donje Mrzlo Polje Mrežničko 5/G, 47250 Duga Resa</item>
    </izvorni_sadrzaj>
    <derivirana_varijabla naziv="DomainObject.Predmet.ProtuStrankaListFormatedWithAdress_1">
      <item>AVIO SERVISNI CENTAR d.o.o., Donje Mrzlo Polje Mrežničko 5/G, 47250 Duga Resa</item>
    </derivirana_varijabla>
  </DomainObject.Predmet.ProtuStrankaListFormatedWithAdress>
  <DomainObject.Predmet.ProtuStrankaListFormatedWithAdressOIB>
    <izvorni_sadrzaj>
      <item>AVIO SERVISNI CENTAR d.o.o., OIB 19496966305, Donje Mrzlo Polje Mrežničko 5/G, 47250 Duga Resa</item>
    </izvorni_sadrzaj>
    <derivirana_varijabla naziv="DomainObject.Predmet.ProtuStrankaListFormatedWithAdressOIB_1">
      <item>AVIO SERVISNI CENTAR d.o.o., OIB 19496966305, Donje Mrzlo Polje Mrežničko 5/G, 47250 Duga Resa</item>
    </derivirana_varijabla>
  </DomainObject.Predmet.ProtuStrankaListFormatedWithAdressOIB>
  <DomainObject.Predmet.ProtuStrankaListNazivFormated>
    <izvorni_sadrzaj>
      <item>AVIO SERVISNI CENTAR d.o.o.</item>
    </izvorni_sadrzaj>
    <derivirana_varijabla naziv="DomainObject.Predmet.ProtuStrankaListNazivFormated_1">
      <item>AVIO SERVISNI CENTAR d.o.o.</item>
    </derivirana_varijabla>
  </DomainObject.Predmet.ProtuStrankaListNazivFormated>
  <DomainObject.Predmet.ProtuStrankaListNazivFormatedOIB>
    <izvorni_sadrzaj>
      <item>AVIO SERVISNI CENTAR d.o.o., OIB 19496966305</item>
    </izvorni_sadrzaj>
    <derivirana_varijabla naziv="DomainObject.Predmet.ProtuStrankaListNazivFormatedOIB_1">
      <item>AVIO SERVISNI CENTAR d.o.o., OIB 19496966305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AVIO SERVISNI CENTAR d.o.o.</izvorni_sadrzaj>
    <derivirana_varijabla naziv="DomainObject.Predmet.StrankaIDrugi_1">AVIO SERVISNI CENTAR d.o.o.</derivirana_varijabla>
  </DomainObject.Predmet.StrankaIDrugi>
  <DomainObject.Predmet.ProtustrankaIDrugi>
    <izvorni_sadrzaj>AVIO SERVISNI CENTAR d.o.o.</izvorni_sadrzaj>
    <derivirana_varijabla naziv="DomainObject.Predmet.ProtustrankaIDrugi_1">AVIO SERVISNI CENTAR d.o.o.</derivirana_varijabla>
  </DomainObject.Predmet.ProtustrankaIDrugi>
  <DomainObject.Predmet.StrankaIDrugiAdressOIB>
    <izvorni_sadrzaj>AVIO SERVISNI CENTAR d.o.o., OIB 19496966305, Donje Mrzlo Polje Mrežničko 5/G, 47250 Duga Resa</izvorni_sadrzaj>
    <derivirana_varijabla naziv="DomainObject.Predmet.StrankaIDrugiAdressOIB_1">AVIO SERVISNI CENTAR d.o.o., OIB 19496966305, Donje Mrzlo Polje Mrežničko 5/G, 47250 Duga Resa</derivirana_varijabla>
  </DomainObject.Predmet.StrankaIDrugiAdressOIB>
  <DomainObject.Predmet.ProtustrankaIDrugiAdressOIB>
    <izvorni_sadrzaj>AVIO SERVISNI CENTAR d.o.o., OIB 19496966305, Donje Mrzlo Polje Mrežničko 5/G, 47250 Duga Resa</izvorni_sadrzaj>
    <derivirana_varijabla naziv="DomainObject.Predmet.ProtustrankaIDrugiAdressOIB_1">AVIO SERVISNI CENTAR d.o.o., OIB 19496966305, Donje Mrzlo Polje Mrežničko 5/G,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AVIO SERVISNI CENTAR d.o.o.</item>
      <item>AVIO SERVISNI CENTAR d.o.o.</item>
    </izvorni_sadrzaj>
    <derivirana_varijabla naziv="DomainObject.Predmet.SudioniciListNaziv_1">
      <item>AVIO SERVISNI CENTAR d.o.o.</item>
      <item>AVIO SERVISNI CENTAR d.o.o.</item>
    </derivirana_varijabla>
  </DomainObject.Predmet.SudioniciListNaziv>
  <DomainObject.Predmet.SudioniciListAdressOIB>
    <izvorni_sadrzaj>
      <item>AVIO SERVISNI CENTAR d.o.o., OIB 19496966305, Donje Mrzlo Polje Mrežničko 5/G,47250 Duga Resa</item>
      <item>AVIO SERVISNI CENTAR d.o.o., OIB 19496966305, Donje Mrzlo Polje Mrežničko 5/G,47250 Duga Resa</item>
    </izvorni_sadrzaj>
    <derivirana_varijabla naziv="DomainObject.Predmet.SudioniciListAdressOIB_1">
      <item>AVIO SERVISNI CENTAR d.o.o., OIB 19496966305, Donje Mrzlo Polje Mrežničko 5/G,47250 Duga Resa</item>
      <item>AVIO SERVISNI CENTAR d.o.o., OIB 19496966305, Donje Mrzlo Polje Mrežničko 5/G,47250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19496966305</item>
      <item>, OIB 19496966305</item>
    </izvorni_sadrzaj>
    <derivirana_varijabla naziv="DomainObject.Predmet.SudioniciListNazivOIB_1">
      <item>, OIB 19496966305</item>
      <item>, OIB 19496966305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791</properties:Characters>
  <properties:Lines>31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2015-09-08T11:28:00Z</dcterms:created>
  <dc:creator>gzubak</dc:creator>
  <cp:lastModifiedBy>Ivana Rogić</cp:lastModifiedBy>
  <cp:lastPrinted>2015-09-09T08:05:00Z</cp:lastPrinted>
  <dcterms:modified xmlns:xsi="http://www.w3.org/2001/XMLSchema-instance" xsi:type="dcterms:W3CDTF">2015-09-09T08:05:00Z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