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94ca" w14:paraId="3c894ca" w:rsidRDefault="00AA7B27" w:rsidP="00EF1FD3" w:rsidR="00DF1FFF">
      <w:pPr>
        <w15:collapsed w:val="false"/>
      </w:pPr>
      <w:bookmarkStart w:name="_GoBack" w:id="0"/>
      <w:bookmarkEnd w:id="0"/>
      <w:r>
        <w:t xml:space="preserve">      </w:t>
      </w:r>
      <w:r w:rsidR="006A3A90">
        <w:t xml:space="preserve"> </w:t>
      </w:r>
      <w:r>
        <w:t xml:space="preserve">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9D6095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7C0E">
        <w:t>86.St-</w:t>
      </w:r>
      <w:r w:rsidR="00135AF3">
        <w:t>1966</w:t>
      </w:r>
      <w:r>
        <w:t>/2017-</w:t>
      </w:r>
      <w:r w:rsidR="00E426DD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703EDD" w:rsidRPr="00A53F2E">
        <w:t>MAMINI j.d.o.o.</w:t>
      </w:r>
      <w:r w:rsidR="00703EDD">
        <w:t xml:space="preserve"> iz Zagreba, Vladimira Ruždjaka 11</w:t>
      </w:r>
      <w:r w:rsidR="00703EDD" w:rsidRPr="00451166">
        <w:t xml:space="preserve">, OIB: </w:t>
      </w:r>
      <w:r w:rsidR="00703EDD" w:rsidRPr="00A53F2E">
        <w:t>52150266521</w:t>
      </w:r>
      <w:r w:rsidR="006A3A90">
        <w:t xml:space="preserve">, dana </w:t>
      </w:r>
      <w:r w:rsidR="00C23282">
        <w:t>20</w:t>
      </w:r>
      <w:r w:rsidR="006A3A90">
        <w:t>. prosinca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</w:t>
      </w:r>
      <w:r w:rsidR="005B3C17">
        <w:t xml:space="preserve"> </w:t>
      </w:r>
      <w:r>
        <w:t>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03EDD" w:rsidRPr="00A53F2E">
        <w:t>MAMINI j.d.o.o.</w:t>
      </w:r>
      <w:r w:rsidR="00703EDD">
        <w:t xml:space="preserve"> iz Zagreba, Vladimira Ruždjaka 11</w:t>
      </w:r>
      <w:r w:rsidR="00703EDD" w:rsidRPr="00451166">
        <w:t xml:space="preserve">, OIB: </w:t>
      </w:r>
      <w:r w:rsidR="00703EDD" w:rsidRPr="00A53F2E">
        <w:t>52150266521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C23282">
        <w:t>20</w:t>
      </w:r>
      <w:r w:rsidR="006A3A90">
        <w:t>. prosinca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AE1BD6">
        <w:t xml:space="preserve">jnog upravitelja imenuje se </w:t>
      </w:r>
      <w:r w:rsidR="00F63600">
        <w:t>SINIŠA RAJNOVIĆ, Sv. Trojstva 87, Milanovac, Virovitica, OIB:</w:t>
      </w:r>
      <w:r w:rsidR="00F63600" w:rsidRPr="0079241A">
        <w:t>86217384445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40D56" w:rsidRPr="00A53F2E">
        <w:t>MAMINI j.d.o.o.</w:t>
      </w:r>
      <w:r w:rsidR="00240D56">
        <w:t xml:space="preserve"> iz Zagreba, Vladimira Ruždjaka 11</w:t>
      </w:r>
      <w:r w:rsidR="00240D56" w:rsidRPr="00451166">
        <w:t xml:space="preserve">, OIB: </w:t>
      </w:r>
      <w:r w:rsidR="00240D56" w:rsidRPr="00A53F2E">
        <w:t>52150266521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E1BD6" w:rsidP="00047C0E" w:rsidR="00047C0E">
      <w:pPr>
        <w:pStyle w:val="Bezproreda"/>
        <w:jc w:val="center"/>
      </w:pPr>
      <w:r>
        <w:t xml:space="preserve">U Zagrebu,  </w:t>
      </w:r>
      <w:r w:rsidR="00C23282">
        <w:t>20</w:t>
      </w:r>
      <w:r w:rsidR="006A3A90">
        <w:t>. prosinca 2017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E426DD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E426DD" w:rsidP="00047C0E" w:rsidR="00047C0E">
      <w:pPr>
        <w:pStyle w:val="Bezproreda"/>
      </w:pPr>
      <w:r>
        <w:t xml:space="preserve"> </w:t>
      </w:r>
    </w:p>
    <w:p w:rsidRDefault="00E426DD" w:rsidP="00DF1FFF" w:rsidR="00E426DD">
      <w:pPr>
        <w:pStyle w:val="Bezproreda"/>
      </w:pPr>
    </w:p>
    <w:p w:rsidRDefault="00E426DD" w:rsidP="00E426DD" w:rsidR="001B22F8">
      <w:pPr>
        <w:jc w:val="right"/>
      </w:pPr>
      <w:r>
        <w:t>Za točnost otpravka-ovlašteni službenik:</w:t>
      </w:r>
    </w:p>
    <w:p w:rsidRDefault="00E426DD" w:rsidP="00E426DD" w:rsidR="00E426DD" w:rsidRPr="00E426DD">
      <w:pPr>
        <w:jc w:val="right"/>
      </w:pPr>
      <w:r>
        <w:t xml:space="preserve">Tanja Štraubert </w:t>
      </w:r>
    </w:p>
    <w:sectPr w:rsidSect="00EF1FD3" w:rsidR="00E426DD" w:rsidRPr="00E426D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C17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135AF3">
          <w:t>1966</w:t>
        </w:r>
        <w:r w:rsidR="00E426DD">
          <w:t>/2017-6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5AF3"/>
    <w:rsid w:val="001371FB"/>
    <w:rsid w:val="001B22F8"/>
    <w:rsid w:val="00240D56"/>
    <w:rsid w:val="003A3366"/>
    <w:rsid w:val="00453E80"/>
    <w:rsid w:val="004E266D"/>
    <w:rsid w:val="005B3C17"/>
    <w:rsid w:val="00677951"/>
    <w:rsid w:val="006A3A90"/>
    <w:rsid w:val="00703EDD"/>
    <w:rsid w:val="008B7240"/>
    <w:rsid w:val="009C02F6"/>
    <w:rsid w:val="009D6095"/>
    <w:rsid w:val="00A10C17"/>
    <w:rsid w:val="00AA7B27"/>
    <w:rsid w:val="00AE11D4"/>
    <w:rsid w:val="00AE1BD6"/>
    <w:rsid w:val="00BA2A5A"/>
    <w:rsid w:val="00BC1874"/>
    <w:rsid w:val="00C136F3"/>
    <w:rsid w:val="00C23282"/>
    <w:rsid w:val="00DC0AA2"/>
    <w:rsid w:val="00DE059B"/>
    <w:rsid w:val="00DF1FFF"/>
    <w:rsid w:val="00E426DD"/>
    <w:rsid w:val="00E75E0F"/>
    <w:rsid w:val="00E84179"/>
    <w:rsid w:val="00EC4E35"/>
    <w:rsid w:val="00EC58B8"/>
    <w:rsid w:val="00EF1FD3"/>
    <w:rsid w:val="00F6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42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6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6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6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6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42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6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6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6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6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St-1966/2017</izvorni_sadrzaj>
    <derivirana_varijabla naziv="DomainObject.Predmet.OznakaBroj_1">St-1966/2017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MAMINI j.d.o.o.</izvorni_sadrzaj>
    <derivirana_varijabla naziv="DomainObject.Predmet.ProtustrankaFormated_1">  MAMINI j.d.o.o.</derivirana_varijabla>
  </DomainObject.Predmet.ProtustrankaFormated>
  <DomainObject.Predmet.ProtustrankaFormatedOIB>
    <izvorni_sadrzaj>  MAMINI j.d.o.o., OIB 52150266521</izvorni_sadrzaj>
    <derivirana_varijabla naziv="DomainObject.Predmet.ProtustrankaFormatedOIB_1">  MAMINI j.d.o.o., OIB 52150266521</derivirana_varijabla>
  </DomainObject.Predmet.ProtustrankaFormatedOIB>
  <DomainObject.Predmet.ProtustrankaFormatedWithAdress>
    <izvorni_sadrzaj> MAMINI j.d.o.o., Vladimira Ruždjaka 11, 10000 Zagreb</izvorni_sadrzaj>
    <derivirana_varijabla naziv="DomainObject.Predmet.ProtustrankaFormatedWithAdress_1"> MAMINI j.d.o.o., Vladimira Ruždjaka 11, 10000 Zagreb</derivirana_varijabla>
  </DomainObject.Predmet.ProtustrankaFormatedWithAdress>
  <DomainObject.Predmet.ProtustrankaFormatedWithAdressOIB>
    <izvorni_sadrzaj> MAMINI j.d.o.o., OIB 52150266521, Vladimira Ruždjaka 11, 10000 Zagreb</izvorni_sadrzaj>
    <derivirana_varijabla naziv="DomainObject.Predmet.ProtustrankaFormatedWithAdressOIB_1"> MAMINI j.d.o.o., OIB 52150266521, Vladimira Ruždjaka 11, 10000 Zagreb</derivirana_varijabla>
  </DomainObject.Predmet.ProtustrankaFormatedWithAdressOIB>
  <DomainObject.Predmet.ProtustrankaWithAdress>
    <izvorni_sadrzaj>MAMINI j.d.o.o. Vladimira Ruždjaka 11, 10000 Zagreb</izvorni_sadrzaj>
    <derivirana_varijabla naziv="DomainObject.Predmet.ProtustrankaWithAdress_1">MAMINI j.d.o.o. Vladimira Ruždjaka 11, 10000 Zagreb</derivirana_varijabla>
  </DomainObject.Predmet.ProtustrankaWithAdress>
  <DomainObject.Predmet.ProtustrankaWithAdressOIB>
    <izvorni_sadrzaj>MAMINI j.d.o.o., OIB 52150266521, Vladimira Ruždjaka 11, 10000 Zagreb</izvorni_sadrzaj>
    <derivirana_varijabla naziv="DomainObject.Predmet.ProtustrankaWithAdressOIB_1">MAMINI j.d.o.o., OIB 52150266521, Vladimira Ruždjaka 11, 10000 Zagreb</derivirana_varijabla>
  </DomainObject.Predmet.ProtustrankaWithAdressOIB>
  <DomainObject.Predmet.ProtustrankaNazivFormated>
    <izvorni_sadrzaj>MAMINI j.d.o.o.</izvorni_sadrzaj>
    <derivirana_varijabla naziv="DomainObject.Predmet.ProtustrankaNazivFormated_1">MAMINI j.d.o.o.</derivirana_varijabla>
  </DomainObject.Predmet.ProtustrankaNazivFormated>
  <DomainObject.Predmet.ProtustrankaNazivFormatedOIB>
    <izvorni_sadrzaj>MAMINI j.d.o.o., OIB 52150266521</izvorni_sadrzaj>
    <derivirana_varijabla naziv="DomainObject.Predmet.ProtustrankaNazivFormatedOIB_1">MAMINI j.d.o.o., OIB 52150266521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MAMINI j.d.o.o.</item>
    </izvorni_sadrzaj>
    <derivirana_varijabla naziv="DomainObject.Predmet.ProtuStrankaListFormated_1">
      <item>MAMINI j.d.o.o.</item>
    </derivirana_varijabla>
  </DomainObject.Predmet.ProtuStrankaListFormated>
  <DomainObject.Predmet.ProtuStrankaListFormatedOIB>
    <izvorni_sadrzaj>
      <item>MAMINI j.d.o.o., OIB 52150266521</item>
    </izvorni_sadrzaj>
    <derivirana_varijabla naziv="DomainObject.Predmet.ProtuStrankaListFormatedOIB_1">
      <item>MAMINI j.d.o.o., OIB 52150266521</item>
    </derivirana_varijabla>
  </DomainObject.Predmet.ProtuStrankaListFormatedOIB>
  <DomainObject.Predmet.ProtuStrankaListFormatedWithAdress>
    <izvorni_sadrzaj>
      <item>MAMINI j.d.o.o., Vladimira Ruždjaka 11, 10000 Zagreb</item>
    </izvorni_sadrzaj>
    <derivirana_varijabla naziv="DomainObject.Predmet.ProtuStrankaListFormatedWithAdress_1">
      <item>MAMINI j.d.o.o., Vladimira Ruždjaka 11, 10000 Zagreb</item>
    </derivirana_varijabla>
  </DomainObject.Predmet.ProtuStrankaListFormatedWithAdress>
  <DomainObject.Predmet.ProtuStrankaListFormatedWithAdressOIB>
    <izvorni_sadrzaj>
      <item>MAMINI j.d.o.o., OIB 52150266521, Vladimira Ruždjaka 11, 10000 Zagreb</item>
    </izvorni_sadrzaj>
    <derivirana_varijabla naziv="DomainObject.Predmet.ProtuStrankaListFormatedWithAdressOIB_1">
      <item>MAMINI j.d.o.o., OIB 52150266521, Vladimira Ruždjaka 11, 10000 Zagreb</item>
    </derivirana_varijabla>
  </DomainObject.Predmet.ProtuStrankaListFormatedWithAdressOIB>
  <DomainObject.Predmet.ProtuStrankaListNazivFormated>
    <izvorni_sadrzaj>
      <item>MAMINI j.d.o.o.</item>
    </izvorni_sadrzaj>
    <derivirana_varijabla naziv="DomainObject.Predmet.ProtuStrankaListNazivFormated_1">
      <item>MAMINI j.d.o.o.</item>
    </derivirana_varijabla>
  </DomainObject.Predmet.ProtuStrankaListNazivFormated>
  <DomainObject.Predmet.ProtuStrankaListNazivFormatedOIB>
    <izvorni_sadrzaj>
      <item>MAMINI j.d.o.o., OIB 52150266521</item>
    </izvorni_sadrzaj>
    <derivirana_varijabla naziv="DomainObject.Predmet.ProtuStrankaListNazivFormatedOIB_1">
      <item>MAMINI j.d.o.o., OIB 52150266521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MAMINI j.d.o.o.</izvorni_sadrzaj>
    <derivirana_varijabla naziv="DomainObject.Predmet.ProtustrankaIDrugi_1">MAMINI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MAMINI j.d.o.o., OIB 52150266521, Vladimira Ruždjaka 11, 10000 Zagreb</izvorni_sadrzaj>
    <derivirana_varijabla naziv="DomainObject.Predmet.ProtustrankaIDrugiAdressOIB_1">MAMINI j.d.o.o., OIB 52150266521, Vladimira Ruždjaka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MAMINI j.d.o.o.</item>
    </izvorni_sadrzaj>
    <derivirana_varijabla naziv="DomainObject.Predmet.SudioniciListNaziv_1">
      <item>FINA Regionalni centar Zagreb</item>
      <item>MAMINI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MAMINI j.d.o.o., OIB 52150266521, Vladimira Ruždjaka 11,10000 Zagreb</item>
    </izvorni_sadrzaj>
    <derivirana_varijabla naziv="DomainObject.Predmet.SudioniciListAdressOIB_1">
      <item>FINA Regionalni centar Zagreb, OIB 85821130368, Trg svibanjskih žrtava 1995. 1,10000 Zagreb</item>
      <item>MAMINI j.d.o.o., OIB 52150266521, Vladimira Ruždjaka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52150266521</item>
    </izvorni_sadrzaj>
    <derivirana_varijabla naziv="DomainObject.Predmet.SudioniciListNazivOIB_1">
      <item>, OIB 85821130368</item>
      <item>, OIB 52150266521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2016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2017-12-19T09:01:00Z</dcterms:created>
  <dc:creator>Sandra Rotar Vogrin</dc:creator>
  <cp:lastModifiedBy>Tanja Štraubert</cp:lastModifiedBy>
  <cp:lastPrinted>2017-12-20T09:12:00Z</cp:lastPrinted>
  <dcterms:modified xmlns:xsi="http://www.w3.org/2001/XMLSchema-instance" xsi:type="dcterms:W3CDTF">2017-12-20T09:12:00Z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