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1919" w14:paraId="f111919" w:rsidRDefault="00784514" w:rsidP="00784514" w:rsidR="00784514" w:rsidRPr="00551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5185D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55185D">
      <w:pPr>
        <w:tabs>
          <w:tab w:pos="717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TRGOVAČKI SUD U ZAGREBU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STALNA SLUŽBA </w:t>
      </w:r>
      <w:r w:rsidR="00C1643A" w:rsidRPr="0055185D">
        <w:rPr>
          <w:rFonts w:hAnsi="Times New Roman" w:ascii="Times New Roman"/>
          <w:szCs w:val="24"/>
        </w:rPr>
        <w:t>U KARLOVCU</w:t>
      </w:r>
    </w:p>
    <w:p w:rsidRDefault="00784514" w:rsidP="00F9529A" w:rsidR="00784514" w:rsidRPr="0055185D">
      <w:pPr>
        <w:tabs>
          <w:tab w:pos="685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Karlovac, </w:t>
      </w:r>
      <w:r w:rsidR="002B316B" w:rsidRPr="0055185D">
        <w:rPr>
          <w:rFonts w:hAnsi="Times New Roman" w:ascii="Times New Roman"/>
          <w:szCs w:val="24"/>
        </w:rPr>
        <w:t>Trg hrvatskih branitelja 1</w:t>
      </w:r>
      <w:r w:rsidR="00F9529A">
        <w:rPr>
          <w:rFonts w:hAnsi="Times New Roman" w:ascii="Times New Roman"/>
          <w:szCs w:val="24"/>
        </w:rPr>
        <w:tab/>
      </w:r>
      <w:r w:rsidR="0091062F" w:rsidRPr="00654B06">
        <w:rPr>
          <w:rFonts w:hAnsi="Times New Roman" w:ascii="Times New Roman"/>
          <w:szCs w:val="24"/>
        </w:rPr>
        <w:t>4 St-41</w:t>
      </w:r>
      <w:r w:rsidR="0091062F">
        <w:rPr>
          <w:rFonts w:hAnsi="Times New Roman" w:ascii="Times New Roman"/>
          <w:szCs w:val="24"/>
        </w:rPr>
        <w:t>41</w:t>
      </w:r>
      <w:r w:rsidR="0091062F" w:rsidRPr="00654B06">
        <w:rPr>
          <w:rFonts w:hAnsi="Times New Roman" w:ascii="Times New Roman"/>
          <w:szCs w:val="24"/>
        </w:rPr>
        <w:t>/2016</w:t>
      </w:r>
      <w:r w:rsidR="0091062F">
        <w:rPr>
          <w:rFonts w:hAnsi="Times New Roman" w:ascii="Times New Roman"/>
          <w:szCs w:val="24"/>
        </w:rPr>
        <w:t>-22</w:t>
      </w:r>
    </w:p>
    <w:p w:rsidRDefault="00784514" w:rsidP="00784514" w:rsidR="00784514" w:rsidRPr="0055185D">
      <w:pPr>
        <w:tabs>
          <w:tab w:pos="405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55185D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20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Trgovački sud u Zagrebu, </w:t>
      </w:r>
      <w:r w:rsidR="00C1643A" w:rsidRPr="0055185D">
        <w:rPr>
          <w:rFonts w:hAnsi="Times New Roman" w:ascii="Times New Roman"/>
          <w:szCs w:val="24"/>
        </w:rPr>
        <w:t>S</w:t>
      </w:r>
      <w:r w:rsidRPr="0055185D">
        <w:rPr>
          <w:rFonts w:hAnsi="Times New Roman" w:ascii="Times New Roman"/>
          <w:szCs w:val="24"/>
        </w:rPr>
        <w:t>talna služba</w:t>
      </w:r>
      <w:r w:rsidR="00C1643A" w:rsidRPr="0055185D">
        <w:rPr>
          <w:rFonts w:hAnsi="Times New Roman" w:ascii="Times New Roman"/>
          <w:szCs w:val="24"/>
        </w:rPr>
        <w:t xml:space="preserve"> u Karlovcu</w:t>
      </w:r>
      <w:r w:rsidRPr="0055185D">
        <w:rPr>
          <w:rFonts w:hAnsi="Times New Roman" w:ascii="Times New Roman"/>
          <w:szCs w:val="24"/>
        </w:rPr>
        <w:t xml:space="preserve">, po sucu Goranki Boljkovac, kao stečajnom sucu, u povodu prijedloga predlagatelja </w:t>
      </w:r>
      <w:r w:rsidR="002B316B" w:rsidRPr="0055185D">
        <w:rPr>
          <w:rFonts w:hAnsi="Times New Roman" w:ascii="Times New Roman"/>
          <w:szCs w:val="24"/>
        </w:rPr>
        <w:t>Financijske agencije</w:t>
      </w:r>
      <w:r w:rsidRPr="0055185D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91062F" w:rsidRPr="009C6FFC">
        <w:rPr>
          <w:rFonts w:hAnsi="Times New Roman" w:ascii="Times New Roman"/>
          <w:szCs w:val="24"/>
        </w:rPr>
        <w:t xml:space="preserve">dužnika </w:t>
      </w:r>
      <w:r w:rsidR="0091062F" w:rsidRPr="00315BB2">
        <w:rPr>
          <w:rFonts w:hAnsi="Times New Roman" w:ascii="Times New Roman"/>
          <w:szCs w:val="24"/>
        </w:rPr>
        <w:t>KATMA TISAK d.o.o., Zagreb, Požarkovečka 19, OIB 05277473773</w:t>
      </w:r>
      <w:r w:rsidRPr="0055185D">
        <w:rPr>
          <w:rFonts w:hAnsi="Times New Roman" w:ascii="Times New Roman"/>
          <w:szCs w:val="24"/>
        </w:rPr>
        <w:t xml:space="preserve">, dana </w:t>
      </w:r>
      <w:r w:rsidR="00290B07" w:rsidRPr="0055185D">
        <w:rPr>
          <w:rFonts w:hAnsi="Times New Roman" w:ascii="Times New Roman"/>
          <w:szCs w:val="24"/>
        </w:rPr>
        <w:t>14</w:t>
      </w:r>
      <w:r w:rsidR="00C1643A" w:rsidRPr="0055185D">
        <w:rPr>
          <w:rFonts w:hAnsi="Times New Roman" w:ascii="Times New Roman"/>
          <w:szCs w:val="24"/>
        </w:rPr>
        <w:t>. ožujka</w:t>
      </w:r>
      <w:r w:rsidR="00ED1F74" w:rsidRPr="0055185D">
        <w:rPr>
          <w:rFonts w:hAnsi="Times New Roman" w:ascii="Times New Roman"/>
          <w:szCs w:val="24"/>
        </w:rPr>
        <w:t xml:space="preserve"> 201</w:t>
      </w:r>
      <w:r w:rsidR="00C309E1" w:rsidRPr="0055185D">
        <w:rPr>
          <w:rFonts w:hAnsi="Times New Roman" w:ascii="Times New Roman"/>
          <w:szCs w:val="24"/>
        </w:rPr>
        <w:t>9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jc w:val="center"/>
        <w:rPr>
          <w:rFonts w:hAnsi="Times New Roman" w:ascii="Times New Roman"/>
          <w:b/>
          <w:szCs w:val="24"/>
        </w:rPr>
      </w:pPr>
      <w:r w:rsidRPr="0055185D">
        <w:rPr>
          <w:rFonts w:hAnsi="Times New Roman" w:ascii="Times New Roman"/>
          <w:szCs w:val="24"/>
        </w:rPr>
        <w:t>r i j e š i o     j e</w:t>
      </w:r>
    </w:p>
    <w:p w:rsidRDefault="00290B07" w:rsidP="00290B07" w:rsidR="00290B07" w:rsidRPr="0055185D">
      <w:pPr>
        <w:jc w:val="both"/>
        <w:rPr>
          <w:rFonts w:hAnsi="Times New Roman" w:ascii="Times New Roman"/>
          <w:szCs w:val="24"/>
        </w:rPr>
      </w:pPr>
    </w:p>
    <w:p w:rsidRDefault="0091062F" w:rsidP="0091062F" w:rsidR="0091062F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 xml:space="preserve">Utvrđuje se da imovina dužnika </w:t>
      </w:r>
      <w:r w:rsidRPr="00315BB2">
        <w:rPr>
          <w:rFonts w:hAnsi="Times New Roman" w:ascii="Times New Roman"/>
          <w:szCs w:val="24"/>
        </w:rPr>
        <w:t>KATMA TISAK d.o.o., Zagreb, Požarkovečka 19, OIB 05277473773</w:t>
      </w:r>
      <w:r w:rsidRPr="009C6FFC">
        <w:rPr>
          <w:rFonts w:hAnsi="Times New Roman" w:ascii="Times New Roman"/>
          <w:szCs w:val="24"/>
        </w:rPr>
        <w:t xml:space="preserve">, koja bi ušla u stečajnu masu, nije dovoljna ni za namirenje troškova postupka.  </w:t>
      </w:r>
    </w:p>
    <w:p w:rsidRDefault="0091062F" w:rsidP="0091062F" w:rsidR="0091062F" w:rsidRPr="009C6FFC">
      <w:pPr>
        <w:ind w:left="75"/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 xml:space="preserve"> </w:t>
      </w:r>
    </w:p>
    <w:p w:rsidRDefault="0091062F" w:rsidP="0091062F" w:rsidR="0091062F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>Pozivaju se osobe koje imaju pravni interes za provedbom stečajnog postupka nad dužnikom, unatoč utvrđenoj nedostatnosti stečajne mase, da u roku 15 dana na žiro račun Trgovačkog suda u Zagrebu IBAN: HR9223900011300000460 model 05-4</w:t>
      </w:r>
      <w:r>
        <w:rPr>
          <w:rFonts w:hAnsi="Times New Roman" w:ascii="Times New Roman"/>
          <w:szCs w:val="24"/>
        </w:rPr>
        <w:t>141</w:t>
      </w:r>
      <w:r w:rsidRPr="009C6FFC">
        <w:rPr>
          <w:rFonts w:hAnsi="Times New Roman" w:ascii="Times New Roman"/>
          <w:szCs w:val="24"/>
        </w:rPr>
        <w:t xml:space="preserve">16, predujme iznos od 21.700,00 kn za namirenje troškova prethodnog i otvorenoga stečajnog postupka. </w:t>
      </w:r>
    </w:p>
    <w:p w:rsidRDefault="0091062F" w:rsidP="0091062F" w:rsidR="0091062F" w:rsidRPr="009C6FFC">
      <w:pPr>
        <w:jc w:val="both"/>
        <w:rPr>
          <w:rFonts w:hAnsi="Times New Roman" w:ascii="Times New Roman"/>
          <w:szCs w:val="24"/>
        </w:rPr>
      </w:pPr>
    </w:p>
    <w:p w:rsidRDefault="0091062F" w:rsidP="0091062F" w:rsidR="0091062F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91062F" w:rsidP="0091062F" w:rsidR="0091062F" w:rsidRPr="009C6FFC">
      <w:pPr>
        <w:jc w:val="both"/>
        <w:rPr>
          <w:rFonts w:hAnsi="Times New Roman" w:ascii="Times New Roman"/>
          <w:szCs w:val="24"/>
        </w:rPr>
      </w:pPr>
    </w:p>
    <w:p w:rsidRDefault="0091062F" w:rsidP="0091062F" w:rsidR="0091062F" w:rsidRPr="009C6FFC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9C6FFC">
        <w:rPr>
          <w:rFonts w:hAnsi="Times New Roman" w:ascii="Times New Roman"/>
          <w:szCs w:val="24"/>
        </w:rPr>
        <w:t xml:space="preserve">Ovo rješenje će se objaviti na mrežnoj stranici e-Oglasna ploča suda. </w:t>
      </w:r>
    </w:p>
    <w:p w:rsidRDefault="00C1643A" w:rsidP="00784514" w:rsidR="00C1643A" w:rsidRPr="0055185D">
      <w:pPr>
        <w:jc w:val="center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Obrazloženje  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FINA-a Regionalni centar Zagreb, podnijela je ovom sudu dana </w:t>
      </w:r>
      <w:r w:rsidR="004E09C2">
        <w:rPr>
          <w:rFonts w:hAnsi="Times New Roman" w:ascii="Times New Roman"/>
          <w:szCs w:val="24"/>
        </w:rPr>
        <w:t>4</w:t>
      </w:r>
      <w:r w:rsidR="001C2758" w:rsidRPr="0055185D">
        <w:rPr>
          <w:rFonts w:hAnsi="Times New Roman" w:ascii="Times New Roman"/>
          <w:szCs w:val="24"/>
        </w:rPr>
        <w:t>. svibnja</w:t>
      </w:r>
      <w:r w:rsidRPr="0055185D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4E09C2" w:rsidRPr="00315BB2">
        <w:rPr>
          <w:rFonts w:hAnsi="Times New Roman" w:ascii="Times New Roman"/>
          <w:szCs w:val="24"/>
        </w:rPr>
        <w:t>KATMA TISAK d.o.o., Zagreb, Požarkovečka 19, OIB 05277473773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Prijedlog je podnesen temeljem odredbe članka 444. stav</w:t>
      </w:r>
      <w:r w:rsidR="002B316B" w:rsidRPr="0055185D">
        <w:rPr>
          <w:rFonts w:hAnsi="Times New Roman" w:ascii="Times New Roman"/>
          <w:szCs w:val="24"/>
        </w:rPr>
        <w:t>ka</w:t>
      </w:r>
      <w:r w:rsidRPr="0055185D">
        <w:rPr>
          <w:rFonts w:hAnsi="Times New Roman" w:ascii="Times New Roman"/>
          <w:szCs w:val="24"/>
        </w:rPr>
        <w:t xml:space="preserve"> 2. Stečajnog zakona (Narodne novine broj 71/15, </w:t>
      </w:r>
      <w:r w:rsidR="003F519C" w:rsidRPr="0055185D">
        <w:rPr>
          <w:rFonts w:hAnsi="Times New Roman" w:ascii="Times New Roman"/>
          <w:szCs w:val="24"/>
        </w:rPr>
        <w:t xml:space="preserve">104/17, </w:t>
      </w:r>
      <w:r w:rsidRPr="0055185D">
        <w:rPr>
          <w:rFonts w:hAnsi="Times New Roman" w:ascii="Times New Roman"/>
          <w:szCs w:val="24"/>
        </w:rPr>
        <w:t xml:space="preserve">dalje u tekstu: SZ-a). U prijedlogu predlagatelj navodi da na dan 1. rujna 2015. godine dužnik u Očevidniku redoslijeda osnova za plaćanje ima </w:t>
      </w:r>
      <w:r w:rsidRPr="0055185D">
        <w:rPr>
          <w:rFonts w:hAnsi="Times New Roman" w:ascii="Times New Roman"/>
          <w:szCs w:val="24"/>
        </w:rPr>
        <w:lastRenderedPageBreak/>
        <w:t xml:space="preserve">evidentirane neizvršene osnove za plaćanje u neprekinutom razdoblju od </w:t>
      </w:r>
      <w:r w:rsidR="004E09C2">
        <w:rPr>
          <w:rFonts w:hAnsi="Times New Roman" w:ascii="Times New Roman"/>
          <w:szCs w:val="24"/>
        </w:rPr>
        <w:t>971</w:t>
      </w:r>
      <w:r w:rsidR="002B316B"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 xml:space="preserve">dana, u ukupnom iznosu od </w:t>
      </w:r>
      <w:r w:rsidR="004E09C2">
        <w:rPr>
          <w:rFonts w:hAnsi="Times New Roman" w:ascii="Times New Roman"/>
          <w:noProof w:val="false"/>
          <w:szCs w:val="24"/>
        </w:rPr>
        <w:t>315.963,84</w:t>
      </w:r>
      <w:r w:rsidR="001C2758" w:rsidRPr="0055185D">
        <w:rPr>
          <w:rFonts w:hAnsi="Times New Roman" w:ascii="Times New Roman"/>
          <w:noProof w:val="false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 xml:space="preserve">kn, te da dužnik ima </w:t>
      </w:r>
      <w:r w:rsidR="001E5885" w:rsidRPr="0055185D">
        <w:rPr>
          <w:rFonts w:hAnsi="Times New Roman" w:ascii="Times New Roman"/>
          <w:szCs w:val="24"/>
        </w:rPr>
        <w:t>dvoje</w:t>
      </w:r>
      <w:r w:rsidR="008C20AE" w:rsidRPr="0055185D">
        <w:rPr>
          <w:rFonts w:hAnsi="Times New Roman" w:ascii="Times New Roman"/>
          <w:szCs w:val="24"/>
        </w:rPr>
        <w:t xml:space="preserve"> zaposlenih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Rješenjem ovog suda posl.br. 4 St-</w:t>
      </w:r>
      <w:r w:rsidR="001C2758" w:rsidRPr="0055185D">
        <w:rPr>
          <w:rFonts w:hAnsi="Times New Roman" w:ascii="Times New Roman"/>
          <w:szCs w:val="24"/>
        </w:rPr>
        <w:t>4</w:t>
      </w:r>
      <w:r w:rsidR="0055185D" w:rsidRPr="0055185D">
        <w:rPr>
          <w:rFonts w:hAnsi="Times New Roman" w:ascii="Times New Roman"/>
          <w:szCs w:val="24"/>
        </w:rPr>
        <w:t>1</w:t>
      </w:r>
      <w:r w:rsidR="004E09C2">
        <w:rPr>
          <w:rFonts w:hAnsi="Times New Roman" w:ascii="Times New Roman"/>
          <w:szCs w:val="24"/>
        </w:rPr>
        <w:t>41</w:t>
      </w:r>
      <w:r w:rsidRPr="0055185D">
        <w:rPr>
          <w:rFonts w:hAnsi="Times New Roman" w:ascii="Times New Roman"/>
          <w:szCs w:val="24"/>
        </w:rPr>
        <w:t>/</w:t>
      </w:r>
      <w:r w:rsidR="001E5885" w:rsidRPr="0055185D">
        <w:rPr>
          <w:rFonts w:hAnsi="Times New Roman" w:ascii="Times New Roman"/>
          <w:szCs w:val="24"/>
        </w:rPr>
        <w:t>20</w:t>
      </w:r>
      <w:r w:rsidRPr="0055185D">
        <w:rPr>
          <w:rFonts w:hAnsi="Times New Roman" w:ascii="Times New Roman"/>
          <w:szCs w:val="24"/>
        </w:rPr>
        <w:t>16</w:t>
      </w:r>
      <w:r w:rsidR="001E5885" w:rsidRPr="0055185D">
        <w:rPr>
          <w:rFonts w:hAnsi="Times New Roman" w:ascii="Times New Roman"/>
          <w:szCs w:val="24"/>
        </w:rPr>
        <w:t>-</w:t>
      </w:r>
      <w:r w:rsidR="0055185D" w:rsidRPr="0055185D">
        <w:rPr>
          <w:rFonts w:hAnsi="Times New Roman" w:ascii="Times New Roman"/>
          <w:szCs w:val="24"/>
        </w:rPr>
        <w:t>6</w:t>
      </w:r>
      <w:r w:rsidRPr="0055185D">
        <w:rPr>
          <w:rFonts w:hAnsi="Times New Roman" w:ascii="Times New Roman"/>
          <w:szCs w:val="24"/>
        </w:rPr>
        <w:t xml:space="preserve"> od </w:t>
      </w:r>
      <w:r w:rsidR="0055185D" w:rsidRPr="0055185D">
        <w:rPr>
          <w:rFonts w:hAnsi="Times New Roman" w:ascii="Times New Roman"/>
          <w:szCs w:val="24"/>
        </w:rPr>
        <w:t>27. studenog 2018</w:t>
      </w:r>
      <w:r w:rsidR="001C2758" w:rsidRPr="0055185D">
        <w:rPr>
          <w:rFonts w:hAnsi="Times New Roman" w:ascii="Times New Roman"/>
          <w:szCs w:val="24"/>
        </w:rPr>
        <w:t>.</w:t>
      </w:r>
      <w:r w:rsidRPr="0055185D">
        <w:rPr>
          <w:rFonts w:hAnsi="Times New Roman" w:ascii="Times New Roman"/>
          <w:szCs w:val="24"/>
        </w:rPr>
        <w:t xml:space="preserve"> pokrenut je prethodni postupak radi utvrđivanja pretpostavki za otvaranje stečajnoga postupka nad dužnikom,  te je ujedno određeno ročište radi očitovanja o prijedlogu za otvaranje stečajnoga postupka za dan </w:t>
      </w:r>
      <w:r w:rsidR="0055185D" w:rsidRPr="0055185D">
        <w:rPr>
          <w:rFonts w:hAnsi="Times New Roman" w:ascii="Times New Roman"/>
          <w:szCs w:val="24"/>
        </w:rPr>
        <w:t>17. siječnja</w:t>
      </w:r>
      <w:r w:rsidR="001C2758" w:rsidRPr="0055185D">
        <w:rPr>
          <w:rFonts w:hAnsi="Times New Roman" w:ascii="Times New Roman"/>
          <w:szCs w:val="24"/>
        </w:rPr>
        <w:t xml:space="preserve"> 2019</w:t>
      </w:r>
      <w:r w:rsidRPr="0055185D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</w:p>
    <w:p w:rsidRDefault="0055185D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Podnescima</w:t>
      </w:r>
      <w:r w:rsidR="00784514" w:rsidRPr="0055185D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30. studenog 2018. i 22. siječnja 2019.</w:t>
      </w:r>
      <w:r w:rsidR="00784514" w:rsidRPr="0055185D">
        <w:rPr>
          <w:rFonts w:hAnsi="Times New Roman" w:ascii="Times New Roman"/>
          <w:szCs w:val="24"/>
        </w:rPr>
        <w:t xml:space="preserve"> FINA je izvijestila sud da ostaje kod prijedloga za otvaranje stečajnog postupka. </w:t>
      </w:r>
    </w:p>
    <w:p w:rsidRDefault="001C2758" w:rsidP="00784514" w:rsidR="001C2758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8C20AE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  <w:szCs w:val="24"/>
        </w:rPr>
        <w:t xml:space="preserve">Na ročište radi očitovanja o prijedlogu za otvaranje stečajnog postupka od </w:t>
      </w:r>
      <w:r w:rsidR="0055185D" w:rsidRPr="0055185D">
        <w:rPr>
          <w:rFonts w:hAnsi="Times New Roman" w:ascii="Times New Roman"/>
          <w:szCs w:val="24"/>
        </w:rPr>
        <w:t>17. siječnja</w:t>
      </w:r>
      <w:r w:rsidR="0055185D">
        <w:rPr>
          <w:rFonts w:hAnsi="Times New Roman" w:ascii="Times New Roman"/>
          <w:szCs w:val="24"/>
        </w:rPr>
        <w:t xml:space="preserve"> 2019., </w:t>
      </w:r>
      <w:r w:rsidRPr="0055185D">
        <w:rPr>
          <w:rFonts w:hAnsi="Times New Roman" w:ascii="Times New Roman"/>
          <w:szCs w:val="24"/>
        </w:rPr>
        <w:t xml:space="preserve">nisu pristupili niti predlagatelj, niti dužnik, niti zakonski zastupnik dužnika, </w:t>
      </w:r>
      <w:r w:rsidR="0055185D" w:rsidRPr="0055185D">
        <w:rPr>
          <w:rFonts w:hAnsi="Times New Roman" w:ascii="Times New Roman"/>
        </w:rPr>
        <w:t xml:space="preserve">a niti je dužnik postupio po zaključku suda od </w:t>
      </w:r>
      <w:r w:rsidR="0055185D">
        <w:rPr>
          <w:rFonts w:hAnsi="Times New Roman" w:ascii="Times New Roman"/>
        </w:rPr>
        <w:t xml:space="preserve">27. studenog </w:t>
      </w:r>
      <w:r w:rsidR="0055185D" w:rsidRPr="0055185D">
        <w:rPr>
          <w:rFonts w:hAnsi="Times New Roman" w:ascii="Times New Roman"/>
        </w:rPr>
        <w:t xml:space="preserve">2018. da dostavi sudu popis imovine i obveza dužnika. Sud je zaključkom od </w:t>
      </w:r>
      <w:r w:rsidR="0055185D">
        <w:rPr>
          <w:rFonts w:hAnsi="Times New Roman" w:ascii="Times New Roman"/>
        </w:rPr>
        <w:t>17. siječnja 2019</w:t>
      </w:r>
      <w:r w:rsidR="0055185D" w:rsidRPr="0055185D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</w:rPr>
        <w:t xml:space="preserve">Uvidom u pribavljene podatke iz informacijskog sustava zemljišnih knjiga (list </w:t>
      </w:r>
      <w:r w:rsidR="004E09C2">
        <w:rPr>
          <w:rFonts w:hAnsi="Times New Roman" w:ascii="Times New Roman"/>
        </w:rPr>
        <w:t>18 i 19</w:t>
      </w:r>
      <w:r w:rsidRPr="0055185D">
        <w:rPr>
          <w:rFonts w:hAnsi="Times New Roman" w:ascii="Times New Roman"/>
        </w:rPr>
        <w:t xml:space="preserve"> spisa) o vlasništvu dužnika na nekretninama, utvrđeno je da dužnik u zemljišnim knjigama nije evidentiran kao vlasnik nekretnine. Uvidom u obavijest Hrvatske agencije za civilno zrakoplovstvo od </w:t>
      </w:r>
      <w:r>
        <w:rPr>
          <w:rFonts w:hAnsi="Times New Roman" w:ascii="Times New Roman"/>
        </w:rPr>
        <w:t>21. siječnja 2019</w:t>
      </w:r>
      <w:r w:rsidRPr="0055185D">
        <w:rPr>
          <w:rFonts w:hAnsi="Times New Roman" w:ascii="Times New Roman"/>
        </w:rPr>
        <w:t xml:space="preserve">. (list </w:t>
      </w:r>
      <w:r w:rsidR="004E09C2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 </w:t>
      </w:r>
      <w:r w:rsidRPr="0055185D">
        <w:rPr>
          <w:rFonts w:hAnsi="Times New Roman" w:ascii="Times New Roman"/>
        </w:rPr>
        <w:t xml:space="preserve">spisa) utvrđeno je da dužnik nije registriran kao vlasnik zrakoplova. Uvidom u obavijest Ministarstva mora, prometa i infrastrukture od </w:t>
      </w:r>
      <w:r>
        <w:rPr>
          <w:rFonts w:hAnsi="Times New Roman" w:ascii="Times New Roman"/>
        </w:rPr>
        <w:t>2</w:t>
      </w:r>
      <w:r w:rsidR="004E09C2">
        <w:rPr>
          <w:rFonts w:hAnsi="Times New Roman" w:ascii="Times New Roman"/>
        </w:rPr>
        <w:t>2</w:t>
      </w:r>
      <w:r>
        <w:rPr>
          <w:rFonts w:hAnsi="Times New Roman" w:ascii="Times New Roman"/>
        </w:rPr>
        <w:t>. siječnja 2019</w:t>
      </w:r>
      <w:r w:rsidRPr="0055185D">
        <w:rPr>
          <w:rFonts w:hAnsi="Times New Roman" w:ascii="Times New Roman"/>
        </w:rPr>
        <w:t xml:space="preserve">. (list </w:t>
      </w:r>
      <w:r>
        <w:rPr>
          <w:rFonts w:hAnsi="Times New Roman" w:ascii="Times New Roman"/>
        </w:rPr>
        <w:t>2</w:t>
      </w:r>
      <w:r w:rsidR="004E09C2">
        <w:rPr>
          <w:rFonts w:hAnsi="Times New Roman" w:ascii="Times New Roman"/>
        </w:rPr>
        <w:t>6</w:t>
      </w:r>
      <w:r w:rsidRPr="0055185D">
        <w:rPr>
          <w:rFonts w:hAnsi="Times New Roman" w:ascii="Times New Roman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rPr>
          <w:rFonts w:hAnsi="Times New Roman" w:ascii="Times New Roman"/>
        </w:rPr>
        <w:t xml:space="preserve"> </w:t>
      </w:r>
      <w:r w:rsidRPr="0055185D">
        <w:rPr>
          <w:rFonts w:hAnsi="Times New Roman" w:ascii="Times New Roman"/>
        </w:rPr>
        <w:t xml:space="preserve">Uvidom u obavijest Središnjeg klirinško depozitarnog društva d.d. od </w:t>
      </w:r>
      <w:r>
        <w:rPr>
          <w:rFonts w:hAnsi="Times New Roman" w:ascii="Times New Roman"/>
        </w:rPr>
        <w:t>24. siječnja 2019</w:t>
      </w:r>
      <w:r w:rsidRPr="0055185D">
        <w:rPr>
          <w:rFonts w:hAnsi="Times New Roman" w:ascii="Times New Roman"/>
        </w:rPr>
        <w:t xml:space="preserve">. (list </w:t>
      </w:r>
      <w:r w:rsidR="004E09C2">
        <w:rPr>
          <w:rFonts w:hAnsi="Times New Roman" w:ascii="Times New Roman"/>
        </w:rPr>
        <w:t>27</w:t>
      </w:r>
      <w:r w:rsidRPr="0055185D">
        <w:rPr>
          <w:rFonts w:hAnsi="Times New Roman" w:ascii="Times New Roman"/>
        </w:rPr>
        <w:t xml:space="preserve"> spisa) utvrđeno je da u sustavu SKDD d.d. ne postoji račun nematerijaliziranih vrijednosnih papira dužnika. Uvidom u uvjerenje Stanice za tehnički pregled vozila "Zagreb 1" od </w:t>
      </w:r>
      <w:r>
        <w:rPr>
          <w:rFonts w:hAnsi="Times New Roman" w:ascii="Times New Roman"/>
        </w:rPr>
        <w:t>1. veljače 2019.</w:t>
      </w:r>
      <w:r w:rsidRPr="0055185D">
        <w:rPr>
          <w:rFonts w:hAnsi="Times New Roman" w:ascii="Times New Roman"/>
        </w:rPr>
        <w:t xml:space="preserve"> (list </w:t>
      </w:r>
      <w:r w:rsidR="004E09C2">
        <w:rPr>
          <w:rFonts w:hAnsi="Times New Roman" w:ascii="Times New Roman"/>
        </w:rPr>
        <w:t>28</w:t>
      </w:r>
      <w:r w:rsidRPr="0055185D">
        <w:rPr>
          <w:rFonts w:hAnsi="Times New Roman" w:ascii="Times New Roman"/>
        </w:rPr>
        <w:t xml:space="preserve"> spisa) utvrđeno je da dužnik nije evidentiran kao vlasnik vozila. Uvidom u uvjerenje Državne geodetske uprave od </w:t>
      </w:r>
      <w:r>
        <w:rPr>
          <w:rFonts w:hAnsi="Times New Roman" w:ascii="Times New Roman"/>
        </w:rPr>
        <w:t>4. veljače 2019</w:t>
      </w:r>
      <w:r w:rsidRPr="0055185D">
        <w:rPr>
          <w:rFonts w:hAnsi="Times New Roman" w:ascii="Times New Roman"/>
        </w:rPr>
        <w:t xml:space="preserve">. (list </w:t>
      </w:r>
      <w:r w:rsidR="004E09C2">
        <w:rPr>
          <w:rFonts w:hAnsi="Times New Roman" w:ascii="Times New Roman"/>
        </w:rPr>
        <w:t>29</w:t>
      </w:r>
      <w:r w:rsidRPr="0055185D">
        <w:rPr>
          <w:rFonts w:hAnsi="Times New Roman" w:ascii="Times New Roman"/>
        </w:rPr>
        <w:t xml:space="preserve"> spisa) utvrđeno je da dužnik nije upisan u katastarski operat.</w:t>
      </w:r>
    </w:p>
    <w:p w:rsidRDefault="0055185D" w:rsidP="0055185D" w:rsidR="0055185D">
      <w:pPr>
        <w:ind w:firstLine="708"/>
        <w:jc w:val="both"/>
        <w:rPr>
          <w:rFonts w:hAnsi="Times New Roman" w:ascii="Times New Roman"/>
        </w:rPr>
      </w:pPr>
    </w:p>
    <w:p w:rsidRDefault="00DD10D8" w:rsidP="00DD10D8" w:rsidR="00DD10D8">
      <w:pPr>
        <w:ind w:firstLine="708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</w:rPr>
        <w:t xml:space="preserve">Na ročištu radi rasprave o pretpostavkama za otvaranje stečajnog postupka nad dužnikom od 14. ožujka 2019. zakonski zastupnik dužnika naveo je da je suglasan s otvaranjem stečajnog postupka nad dužnikom jer da je nesporno da kod dužnika postoji stečajni razlog nesposobnosti za plaćanje uslijed višegodišnje blokade žiro računa dužnika. Zakonski zastupnik dužnika </w:t>
      </w:r>
      <w:r>
        <w:rPr>
          <w:rFonts w:hAnsi="Times New Roman" w:ascii="Times New Roman"/>
          <w:noProof w:val="false"/>
          <w:szCs w:val="24"/>
        </w:rPr>
        <w:t>izjavio je da su svi pribavljeni podaci od javnih tijela istiniti, te da dužnik nema u vlasništvu niti nekretnina, niti pokretnina, odnosno da nema nikakve imovine koja bi činila stečajnu masu i bila dostatna za podmirenje troškova stečajnog postupka i tražbina vjerovnika.</w:t>
      </w:r>
    </w:p>
    <w:p w:rsidRDefault="00DD10D8" w:rsidP="0055185D" w:rsidR="00DD10D8" w:rsidRPr="0055185D">
      <w:pPr>
        <w:ind w:firstLine="708"/>
        <w:jc w:val="both"/>
        <w:rPr>
          <w:rFonts w:hAnsi="Times New Roman" w:ascii="Times New Roman"/>
        </w:rPr>
      </w:pPr>
    </w:p>
    <w:p w:rsidRDefault="00DD10D8" w:rsidP="0055185D" w:rsidR="0055185D" w:rsidRPr="005518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</w:t>
      </w:r>
      <w:r w:rsidR="0055185D" w:rsidRPr="0055185D">
        <w:rPr>
          <w:rFonts w:hAnsi="Times New Roman" w:ascii="Times New Roman"/>
        </w:rPr>
        <w:t xml:space="preserve"> u potvrdu FINA-e o blokadi računa i novčanih sredstava dužnika od </w:t>
      </w:r>
      <w:r w:rsidR="0055185D">
        <w:rPr>
          <w:rFonts w:hAnsi="Times New Roman" w:ascii="Times New Roman"/>
        </w:rPr>
        <w:t>2</w:t>
      </w:r>
      <w:r w:rsidR="004E09C2">
        <w:rPr>
          <w:rFonts w:hAnsi="Times New Roman" w:ascii="Times New Roman"/>
        </w:rPr>
        <w:t>2</w:t>
      </w:r>
      <w:r w:rsidR="0055185D">
        <w:rPr>
          <w:rFonts w:hAnsi="Times New Roman" w:ascii="Times New Roman"/>
        </w:rPr>
        <w:t>. siječnja 2019</w:t>
      </w:r>
      <w:r w:rsidR="0055185D" w:rsidRPr="0055185D">
        <w:rPr>
          <w:rFonts w:hAnsi="Times New Roman" w:ascii="Times New Roman"/>
        </w:rPr>
        <w:t>. (list 2</w:t>
      </w:r>
      <w:r w:rsidR="00676A5C">
        <w:rPr>
          <w:rFonts w:hAnsi="Times New Roman" w:ascii="Times New Roman"/>
        </w:rPr>
        <w:t>5</w:t>
      </w:r>
      <w:r w:rsidR="0055185D" w:rsidRPr="0055185D">
        <w:rPr>
          <w:rFonts w:hAnsi="Times New Roman" w:ascii="Times New Roman"/>
        </w:rPr>
        <w:t xml:space="preserve"> spisa) sud je utvrdio da na dan izdavanja potvrde u Očevidniku redoslijeda osnova za plaćanje dužnik ima evidentirane neizvršene osnove za plaćanje u neprekinutom razdoblju od </w:t>
      </w:r>
      <w:r w:rsidR="00676A5C">
        <w:rPr>
          <w:rFonts w:hAnsi="Times New Roman" w:ascii="Times New Roman"/>
        </w:rPr>
        <w:t>2210</w:t>
      </w:r>
      <w:r w:rsidR="0055185D" w:rsidRPr="0055185D">
        <w:rPr>
          <w:rFonts w:hAnsi="Times New Roman" w:ascii="Times New Roman"/>
        </w:rPr>
        <w:t xml:space="preserve"> dana, time da nepodmirene obveze na dan izdavanja potvrde iznose </w:t>
      </w:r>
      <w:r w:rsidR="00676A5C">
        <w:rPr>
          <w:rFonts w:hAnsi="Times New Roman" w:ascii="Times New Roman"/>
        </w:rPr>
        <w:t>363.220,92</w:t>
      </w:r>
      <w:r w:rsidR="0055185D" w:rsidRPr="0055185D">
        <w:rPr>
          <w:rFonts w:hAnsi="Times New Roman" w:ascii="Times New Roman"/>
        </w:rPr>
        <w:t xml:space="preserve"> kn.</w:t>
      </w: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</w:p>
    <w:p w:rsidRDefault="0055185D" w:rsidP="0055185D" w:rsidR="0055185D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</w:rPr>
        <w:t xml:space="preserve">Dakle, iz potvrde FINA-e o od </w:t>
      </w:r>
      <w:r>
        <w:rPr>
          <w:rFonts w:hAnsi="Times New Roman" w:ascii="Times New Roman"/>
        </w:rPr>
        <w:t>2</w:t>
      </w:r>
      <w:r w:rsidR="00DD10D8">
        <w:rPr>
          <w:rFonts w:hAnsi="Times New Roman" w:ascii="Times New Roman"/>
        </w:rPr>
        <w:t>2</w:t>
      </w:r>
      <w:r>
        <w:rPr>
          <w:rFonts w:hAnsi="Times New Roman" w:ascii="Times New Roman"/>
        </w:rPr>
        <w:t>. siječnja 2019</w:t>
      </w:r>
      <w:r w:rsidRPr="0055185D">
        <w:rPr>
          <w:rFonts w:hAnsi="Times New Roman" w:ascii="Times New Roman"/>
        </w:rPr>
        <w:t>. nedvojbeno proizlazi da je kod dužnika ostvaren stečajni razlog nesposobnosti za plaćanje sukladno odredbi čl. 6. st. 1., 2. i 4. SZ-a.</w:t>
      </w:r>
    </w:p>
    <w:p w:rsidRDefault="00784514" w:rsidP="0055185D" w:rsidR="00784514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424128" w:rsidR="002B316B" w:rsidRPr="0055185D">
      <w:pPr>
        <w:ind w:firstLine="708"/>
        <w:jc w:val="both"/>
        <w:rPr>
          <w:rFonts w:hAnsi="Times New Roman" w:ascii="Times New Roman"/>
        </w:rPr>
      </w:pPr>
      <w:r w:rsidRPr="0055185D">
        <w:rPr>
          <w:rFonts w:hAnsi="Times New Roman" w:ascii="Times New Roman"/>
          <w:szCs w:val="24"/>
        </w:rPr>
        <w:t>Prema tome, iz</w:t>
      </w:r>
      <w:r w:rsidR="001C2758" w:rsidRPr="0055185D">
        <w:rPr>
          <w:rFonts w:hAnsi="Times New Roman" w:ascii="Times New Roman"/>
          <w:szCs w:val="24"/>
        </w:rPr>
        <w:t xml:space="preserve"> </w:t>
      </w:r>
      <w:r w:rsidR="00123AAA">
        <w:rPr>
          <w:rFonts w:hAnsi="Times New Roman" w:ascii="Times New Roman"/>
          <w:szCs w:val="24"/>
        </w:rPr>
        <w:t>dostupnih podataka u spisu</w:t>
      </w:r>
      <w:r w:rsidR="00DD10D8">
        <w:rPr>
          <w:rFonts w:hAnsi="Times New Roman" w:ascii="Times New Roman"/>
          <w:szCs w:val="24"/>
        </w:rPr>
        <w:t xml:space="preserve"> i navoda zakonskog zastupnika dužnika</w:t>
      </w:r>
      <w:r w:rsidR="00A05E55" w:rsidRPr="0055185D">
        <w:rPr>
          <w:rFonts w:hAnsi="Times New Roman" w:ascii="Times New Roman"/>
          <w:szCs w:val="24"/>
        </w:rPr>
        <w:t xml:space="preserve"> proizlazi da dužnik </w:t>
      </w:r>
      <w:r w:rsidRPr="0055185D">
        <w:rPr>
          <w:rFonts w:hAnsi="Times New Roman" w:ascii="Times New Roman"/>
          <w:szCs w:val="24"/>
        </w:rPr>
        <w:t xml:space="preserve">nema nikakve </w:t>
      </w:r>
      <w:r w:rsidR="00424128" w:rsidRPr="0055185D">
        <w:rPr>
          <w:rFonts w:hAnsi="Times New Roman" w:ascii="Times New Roman"/>
          <w:szCs w:val="24"/>
        </w:rPr>
        <w:t xml:space="preserve">unovčive </w:t>
      </w:r>
      <w:r w:rsidRPr="0055185D">
        <w:rPr>
          <w:rFonts w:hAnsi="Times New Roman" w:ascii="Times New Roman"/>
          <w:szCs w:val="24"/>
        </w:rPr>
        <w:t xml:space="preserve">imovine koja bi činila stečajnu masu i koja bi bila dostatna za pokriće stečajnoga postupka, </w:t>
      </w:r>
      <w:r w:rsidR="002B316B" w:rsidRPr="0055185D">
        <w:rPr>
          <w:rFonts w:hAnsi="Times New Roman" w:ascii="Times New Roman"/>
        </w:rPr>
        <w:t xml:space="preserve">a predvidivi troškovi stečajnog postupka za razdoblje šest mjeseci iznose ukupno 21.700,00 kn, </w:t>
      </w:r>
      <w:r w:rsidR="00424128" w:rsidRPr="0055185D">
        <w:rPr>
          <w:rFonts w:hAnsi="Times New Roman" w:ascii="Times New Roman"/>
        </w:rPr>
        <w:t>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424128" w:rsidP="00424128" w:rsidR="00424128" w:rsidRPr="0055185D">
      <w:pPr>
        <w:ind w:firstLine="708"/>
        <w:jc w:val="both"/>
        <w:rPr>
          <w:rFonts w:hAnsi="Times New Roman" w:ascii="Times New Roman"/>
        </w:rPr>
      </w:pP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 w:rsidRPr="0055185D">
        <w:rPr>
          <w:rFonts w:hAnsi="Times New Roman" w:ascii="Times New Roman"/>
          <w:szCs w:val="24"/>
        </w:rPr>
        <w:t>21.700</w:t>
      </w:r>
      <w:r w:rsidRPr="0055185D">
        <w:rPr>
          <w:rFonts w:hAnsi="Times New Roman" w:ascii="Times New Roman"/>
          <w:szCs w:val="24"/>
        </w:rPr>
        <w:t>,00 kn.</w:t>
      </w:r>
    </w:p>
    <w:p w:rsidRDefault="00784514" w:rsidP="00784514" w:rsidR="00784514" w:rsidRPr="0055185D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ind w:firstLine="708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55185D">
      <w:pPr>
        <w:ind w:firstLine="900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</w:t>
      </w:r>
    </w:p>
    <w:p w:rsidRDefault="00784514" w:rsidP="00F9529A" w:rsidR="00784514" w:rsidRPr="0055185D">
      <w:pPr>
        <w:jc w:val="center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U Karlovcu </w:t>
      </w:r>
      <w:r w:rsidR="00123AAA">
        <w:rPr>
          <w:rFonts w:hAnsi="Times New Roman" w:ascii="Times New Roman"/>
          <w:szCs w:val="24"/>
        </w:rPr>
        <w:t>14</w:t>
      </w:r>
      <w:r w:rsidR="001E5885" w:rsidRPr="0055185D">
        <w:rPr>
          <w:rFonts w:hAnsi="Times New Roman" w:ascii="Times New Roman"/>
          <w:szCs w:val="24"/>
        </w:rPr>
        <w:t>. ožujka</w:t>
      </w:r>
      <w:r w:rsidR="000B2C46" w:rsidRPr="0055185D">
        <w:rPr>
          <w:rFonts w:hAnsi="Times New Roman" w:ascii="Times New Roman"/>
          <w:szCs w:val="24"/>
        </w:rPr>
        <w:t xml:space="preserve"> 201</w:t>
      </w:r>
      <w:r w:rsidR="00424128" w:rsidRPr="0055185D">
        <w:rPr>
          <w:rFonts w:hAnsi="Times New Roman" w:ascii="Times New Roman"/>
          <w:szCs w:val="24"/>
        </w:rPr>
        <w:t xml:space="preserve">9. </w:t>
      </w:r>
    </w:p>
    <w:p w:rsidRDefault="00784514" w:rsidP="00784514" w:rsidR="00784514" w:rsidRPr="0055185D">
      <w:pPr>
        <w:ind w:left="6372"/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 w:rsidRPr="0055185D">
        <w:rPr>
          <w:rFonts w:hAnsi="Times New Roman" w:ascii="Times New Roman"/>
          <w:szCs w:val="24"/>
        </w:rPr>
        <w:t>v.r</w:t>
      </w:r>
    </w:p>
    <w:p w:rsidRDefault="00784514" w:rsidP="00784514" w:rsidR="00784514" w:rsidRPr="0055185D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ab/>
      </w:r>
    </w:p>
    <w:p w:rsidRDefault="00784514" w:rsidP="00784514" w:rsidR="00784514" w:rsidRPr="0055185D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Uputa o pravnom lijeku:</w:t>
      </w:r>
      <w:r w:rsidRPr="0055185D">
        <w:rPr>
          <w:rFonts w:hAnsi="Times New Roman" w:ascii="Times New Roman"/>
          <w:szCs w:val="24"/>
        </w:rPr>
        <w:tab/>
      </w:r>
    </w:p>
    <w:p w:rsidRDefault="00784514" w:rsidP="00424128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Protiv ovog rješenja dopuštena je žalba u roku od 8 dana,</w:t>
      </w:r>
      <w:r w:rsidR="00424128" w:rsidRPr="0055185D">
        <w:rPr>
          <w:rFonts w:hAnsi="Times New Roman" w:ascii="Times New Roman"/>
          <w:szCs w:val="24"/>
        </w:rPr>
        <w:t xml:space="preserve"> od isteka osmog dana od dana objave ovog rješenja na mrežnoj stranici e-Oglasna ploča suda, koja se podnosi u 3</w:t>
      </w:r>
      <w:r w:rsidRPr="0055185D">
        <w:rPr>
          <w:rFonts w:hAnsi="Times New Roman" w:ascii="Times New Roman"/>
          <w:szCs w:val="24"/>
        </w:rPr>
        <w:t xml:space="preserve"> primjerka,</w:t>
      </w:r>
    </w:p>
    <w:p w:rsidRDefault="00784514" w:rsidP="00424128" w:rsidR="00784514" w:rsidRPr="0055185D">
      <w:pPr>
        <w:jc w:val="both"/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t>Visokom trgovačkom sudu Republike Hrvatske,</w:t>
      </w:r>
      <w:r w:rsidR="00424128" w:rsidRPr="0055185D">
        <w:rPr>
          <w:rFonts w:hAnsi="Times New Roman" w:ascii="Times New Roman"/>
          <w:szCs w:val="24"/>
        </w:rPr>
        <w:t xml:space="preserve"> </w:t>
      </w:r>
      <w:r w:rsidRPr="0055185D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55185D">
      <w:pPr>
        <w:rPr>
          <w:rFonts w:hAnsi="Times New Roman" w:ascii="Times New Roman"/>
          <w:szCs w:val="24"/>
        </w:rPr>
      </w:pPr>
      <w:r w:rsidRPr="0055185D">
        <w:rPr>
          <w:rFonts w:hAnsi="Times New Roman" w:ascii="Times New Roman"/>
          <w:szCs w:val="24"/>
        </w:rPr>
        <w:lastRenderedPageBreak/>
        <w:t xml:space="preserve"> </w:t>
      </w:r>
    </w:p>
    <w:p w:rsidRDefault="00F9529A" w:rsidP="00784514" w:rsidR="00784514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FINA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</w:t>
      </w:r>
    </w:p>
    <w:p w:rsidRDefault="00F9529A" w:rsidP="00784514" w:rsidR="00F9529A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Zakonski zastupnik dužnika</w:t>
      </w:r>
    </w:p>
    <w:p w:rsidRDefault="00F9529A" w:rsidP="00784514" w:rsidR="00F9529A" w:rsidRPr="0055185D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e-Oglasna ploča suda</w:t>
      </w:r>
    </w:p>
    <w:p w:rsidRDefault="001B13BE" w:rsidP="00784514" w:rsidR="001B13BE" w:rsidRPr="0055185D">
      <w:pPr>
        <w:rPr>
          <w:rFonts w:hAnsi="Times New Roman" w:ascii="Times New Roman"/>
          <w:szCs w:val="24"/>
        </w:rPr>
      </w:pPr>
    </w:p>
    <w:sectPr w:rsidSect="00F9529A" w:rsidR="001B13BE" w:rsidRPr="0055185D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04A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A568F4">
      <w:t xml:space="preserve">   </w:t>
    </w:r>
    <w:r w:rsidR="0091062F" w:rsidRPr="00654B06">
      <w:rPr>
        <w:rFonts w:hAnsi="Times New Roman" w:ascii="Times New Roman"/>
        <w:szCs w:val="24"/>
      </w:rPr>
      <w:t>4 St-41</w:t>
    </w:r>
    <w:r w:rsidR="0091062F">
      <w:rPr>
        <w:rFonts w:hAnsi="Times New Roman" w:ascii="Times New Roman"/>
        <w:szCs w:val="24"/>
      </w:rPr>
      <w:t>41</w:t>
    </w:r>
    <w:r w:rsidR="0091062F" w:rsidRPr="00654B06">
      <w:rPr>
        <w:rFonts w:hAnsi="Times New Roman" w:ascii="Times New Roman"/>
        <w:szCs w:val="24"/>
      </w:rPr>
      <w:t>/2016</w:t>
    </w:r>
    <w:r w:rsidR="0091062F">
      <w:rPr>
        <w:rFonts w:hAnsi="Times New Roman" w:ascii="Times New Roman"/>
        <w:szCs w:val="24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0D43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D1FC6"/>
    <w:rsid w:val="000F364F"/>
    <w:rsid w:val="00121DE6"/>
    <w:rsid w:val="00123AAA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1C2758"/>
    <w:rsid w:val="001E5885"/>
    <w:rsid w:val="00202958"/>
    <w:rsid w:val="002045AC"/>
    <w:rsid w:val="00210051"/>
    <w:rsid w:val="00212D08"/>
    <w:rsid w:val="0021610C"/>
    <w:rsid w:val="0024548C"/>
    <w:rsid w:val="00276A88"/>
    <w:rsid w:val="00281B37"/>
    <w:rsid w:val="00290B07"/>
    <w:rsid w:val="00292151"/>
    <w:rsid w:val="002B316B"/>
    <w:rsid w:val="002C6983"/>
    <w:rsid w:val="002C6CB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24128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E09C2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185D"/>
    <w:rsid w:val="0055397D"/>
    <w:rsid w:val="00570E8B"/>
    <w:rsid w:val="005A4577"/>
    <w:rsid w:val="005A5B35"/>
    <w:rsid w:val="005A6A07"/>
    <w:rsid w:val="005B642F"/>
    <w:rsid w:val="005C28EF"/>
    <w:rsid w:val="005D670F"/>
    <w:rsid w:val="00632F41"/>
    <w:rsid w:val="00640C36"/>
    <w:rsid w:val="00652251"/>
    <w:rsid w:val="00662CBB"/>
    <w:rsid w:val="00666CD9"/>
    <w:rsid w:val="00676A5C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20AE"/>
    <w:rsid w:val="008C3070"/>
    <w:rsid w:val="008C404A"/>
    <w:rsid w:val="008C4B3B"/>
    <w:rsid w:val="008E46A1"/>
    <w:rsid w:val="008E594B"/>
    <w:rsid w:val="008E7A16"/>
    <w:rsid w:val="00900EB6"/>
    <w:rsid w:val="0091062F"/>
    <w:rsid w:val="00917230"/>
    <w:rsid w:val="00920EED"/>
    <w:rsid w:val="00930A98"/>
    <w:rsid w:val="00935DC5"/>
    <w:rsid w:val="009432E4"/>
    <w:rsid w:val="00946D09"/>
    <w:rsid w:val="00950DBF"/>
    <w:rsid w:val="00954265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05E55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643A"/>
    <w:rsid w:val="00C17A98"/>
    <w:rsid w:val="00C25E66"/>
    <w:rsid w:val="00C309E1"/>
    <w:rsid w:val="00C36170"/>
    <w:rsid w:val="00C51C79"/>
    <w:rsid w:val="00C61779"/>
    <w:rsid w:val="00C65F73"/>
    <w:rsid w:val="00C67EF1"/>
    <w:rsid w:val="00C84AE6"/>
    <w:rsid w:val="00C94AE4"/>
    <w:rsid w:val="00CB286F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6BF"/>
    <w:rsid w:val="00D82D62"/>
    <w:rsid w:val="00DA6912"/>
    <w:rsid w:val="00DB2BBE"/>
    <w:rsid w:val="00DB32E5"/>
    <w:rsid w:val="00DD01B0"/>
    <w:rsid w:val="00DD10D8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4809"/>
    <w:rsid w:val="00F373DC"/>
    <w:rsid w:val="00F52BDD"/>
    <w:rsid w:val="00F65760"/>
    <w:rsid w:val="00F9529A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0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0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0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0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St-4141/2016-22</izvorni_sadrzaj>
    <derivirana_varijabla naziv="DomainObject.Oznaka_1">St-4141/2016-22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4141</izvorni_sadrzaj>
    <derivirana_varijabla naziv="DomainObject.Predmet.Broj_1">4141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St-4141/2016</izvorni_sadrzaj>
    <derivirana_varijabla naziv="DomainObject.Predmet.OznakaBroj_1">St-4141/2016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KATMA TISAK d.o.o. zastupanog po punomoćniku Ante Bilić</izvorni_sadrzaj>
    <derivirana_varijabla naziv="DomainObject.Predmet.ProtustrankaFormated_1">  KATMA TISAK d.o.o. zastupanog po punomoćniku Ante Bilić</derivirana_varijabla>
  </DomainObject.Predmet.ProtustrankaFormated>
  <DomainObject.Predmet.ProtustrankaFormatedOIB>
    <izvorni_sadrzaj>  KATMA TISAK d.o.o., OIB 05277473773 zastupanog po punomoćniku Ante Bilić</izvorni_sadrzaj>
    <derivirana_varijabla naziv="DomainObject.Predmet.ProtustrankaFormatedOIB_1">  KATMA TISAK d.o.o., OIB 05277473773 zastupanog po punomoćniku Ante Bilić</derivirana_varijabla>
  </DomainObject.Predmet.ProtustrankaFormatedOIB>
  <DomainObject.Predmet.ProtustrankaFormatedWithAdress>
    <izvorni_sadrzaj> KATMA TISAK d.o.o., Požarkovečka 19, 10000 Zagreb zastupanog po punomoćniku Ante Bilić</izvorni_sadrzaj>
    <derivirana_varijabla naziv="DomainObject.Predmet.ProtustrankaFormatedWithAdress_1"> KATMA TISAK d.o.o., Požarkovečka 19, 10000 Zagreb zastupanog po punomoćniku Ante Bilić</derivirana_varijabla>
  </DomainObject.Predmet.ProtustrankaFormatedWithAdress>
  <DomainObject.Predmet.ProtustrankaFormatedWithAdressOIB>
    <izvorni_sadrzaj> KATMA TISAK d.o.o., OIB 05277473773, Požarkovečka 19, 10000 Zagreb zastupanog po punomoćniku Ante Bilić</izvorni_sadrzaj>
    <derivirana_varijabla naziv="DomainObject.Predmet.ProtustrankaFormatedWithAdressOIB_1"> KATMA TISAK d.o.o., OIB 05277473773, Požarkovečka 19, 10000 Zagreb zastupanog po punomoćniku Ante Bilić</derivirana_varijabla>
  </DomainObject.Predmet.ProtustrankaFormatedWithAdressOIB>
  <DomainObject.Predmet.ProtustrankaWithAdress>
    <izvorni_sadrzaj>KATMA TISAK d.o.o. Požarkovečka 19, 10000 Zagreb</izvorni_sadrzaj>
    <derivirana_varijabla naziv="DomainObject.Predmet.ProtustrankaWithAdress_1">KATMA TISAK d.o.o. Požarkovečka 19, 10000 Zagreb</derivirana_varijabla>
  </DomainObject.Predmet.ProtustrankaWithAdress>
  <DomainObject.Predmet.ProtustrankaWithAdressOIB>
    <izvorni_sadrzaj>KATMA TISAK d.o.o., OIB 05277473773, Požarkovečka 19, 10000 Zagreb</izvorni_sadrzaj>
    <derivirana_varijabla naziv="DomainObject.Predmet.ProtustrankaWithAdressOIB_1">KATMA TISAK d.o.o., OIB 05277473773, Požarkovečka 19, 10000 Zagreb</derivirana_varijabla>
  </DomainObject.Predmet.ProtustrankaWithAdressOIB>
  <DomainObject.Predmet.ProtustrankaNazivFormated>
    <izvorni_sadrzaj>KATMA TISAK d.o.o.</izvorni_sadrzaj>
    <derivirana_varijabla naziv="DomainObject.Predmet.ProtustrankaNazivFormated_1">KATMA TISAK d.o.o.</derivirana_varijabla>
  </DomainObject.Predmet.ProtustrankaNazivFormated>
  <DomainObject.Predmet.ProtustrankaNazivFormatedOIB>
    <izvorni_sadrzaj>KATMA TISAK d.o.o., OIB 05277473773</izvorni_sadrzaj>
    <derivirana_varijabla naziv="DomainObject.Predmet.ProtustrankaNazivFormatedOIB_1">KATMA TISAK d.o.o., OIB 05277473773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KATMA TISAK d.o.o. zastupanog po punomoćniku Ante Bilić</item>
    </izvorni_sadrzaj>
    <derivirana_varijabla naziv="DomainObject.Predmet.ProtuStrankaListFormated_1">
      <item>KATMA TISAK d.o.o. zastupanog po punomoćniku Ante Bilić</item>
    </derivirana_varijabla>
  </DomainObject.Predmet.ProtuStrankaListFormated>
  <DomainObject.Predmet.ProtuStrankaListFormatedOIB>
    <izvorni_sadrzaj>
      <item>KATMA TISAK d.o.o., OIB 05277473773 zastupanog po punomoćniku Ante Bilić</item>
    </izvorni_sadrzaj>
    <derivirana_varijabla naziv="DomainObject.Predmet.ProtuStrankaListFormatedOIB_1">
      <item>KATMA TISAK d.o.o., OIB 05277473773 zastupanog po punomoćniku Ante Bilić</item>
    </derivirana_varijabla>
  </DomainObject.Predmet.ProtuStrankaListFormatedOIB>
  <DomainObject.Predmet.ProtuStrankaListFormatedWithAdress>
    <izvorni_sadrzaj>
      <item>KATMA TISAK d.o.o., Požarkovečka 19, 10000 Zagreb zastupanog po punomoćniku Ante Bilić</item>
    </izvorni_sadrzaj>
    <derivirana_varijabla naziv="DomainObject.Predmet.ProtuStrankaListFormatedWithAdress_1">
      <item>KATMA TISAK d.o.o., Požarkovečka 19, 10000 Zagreb zastupanog po punomoćniku Ante Bilić</item>
    </derivirana_varijabla>
  </DomainObject.Predmet.ProtuStrankaListFormatedWithAdress>
  <DomainObject.Predmet.ProtuStrankaListFormatedWithAdressOIB>
    <izvorni_sadrzaj>
      <item>KATMA TISAK d.o.o., OIB 05277473773, Požarkovečka 19, 10000 Zagreb zastupanog po punomoćniku Ante Bilić</item>
    </izvorni_sadrzaj>
    <derivirana_varijabla naziv="DomainObject.Predmet.ProtuStrankaListFormatedWithAdressOIB_1">
      <item>KATMA TISAK d.o.o., OIB 05277473773, Požarkovečka 19, 10000 Zagreb zastupanog po punomoćniku Ante Bilić</item>
    </derivirana_varijabla>
  </DomainObject.Predmet.ProtuStrankaListFormatedWithAdressOIB>
  <DomainObject.Predmet.ProtuStrankaListNazivFormated>
    <izvorni_sadrzaj>
      <item>KATMA TISAK d.o.o.</item>
    </izvorni_sadrzaj>
    <derivirana_varijabla naziv="DomainObject.Predmet.ProtuStrankaListNazivFormated_1">
      <item>KATMA TISAK d.o.o.</item>
    </derivirana_varijabla>
  </DomainObject.Predmet.ProtuStrankaListNazivFormated>
  <DomainObject.Predmet.ProtuStrankaListNazivFormatedOIB>
    <izvorni_sadrzaj>
      <item>KATMA TISAK d.o.o., OIB 05277473773</item>
    </izvorni_sadrzaj>
    <derivirana_varijabla naziv="DomainObject.Predmet.ProtuStrankaListNazivFormatedOIB_1">
      <item>KATMA TISAK d.o.o., OIB 05277473773</item>
    </derivirana_varijabla>
  </DomainObject.Predmet.ProtuStrankaListNazivFormatedOIB>
  <DomainObject.Predmet.OstaliListFormated>
    <izvorni_sadrzaj>
      <item>Ante Bilić punomoćnik sudionika u postupku KATMA TISAK d.o.o.</item>
    </izvorni_sadrzaj>
    <derivirana_varijabla naziv="DomainObject.Predmet.OstaliListFormated_1">
      <item>Ante Bilić punomoćnik sudionika u postupku KATMA TISAK d.o.o.</item>
    </derivirana_varijabla>
  </DomainObject.Predmet.OstaliListFormated>
  <DomainObject.Predmet.OstaliListFormatedOIB>
    <izvorni_sadrzaj>
      <item>Ante Bilić, OIB 09103140572 punomoćnik sudionika u postupku KATMA TISAK d.o.o.</item>
    </izvorni_sadrzaj>
    <derivirana_varijabla naziv="DomainObject.Predmet.OstaliListFormatedOIB_1">
      <item>Ante Bilić, OIB 09103140572 punomoćnik sudionika u postupku KATMA TISAK d.o.o.</item>
    </derivirana_varijabla>
  </DomainObject.Predmet.OstaliListFormatedOIB>
  <DomainObject.Predmet.OstaliListFormatedWithAdress>
    <izvorni_sadrzaj>
      <item>Ante Bilić, Požarkovečka 19, 10000 Zagreb punomoćnik sudionika u postupku KATMA TISAK d.o.o.</item>
    </izvorni_sadrzaj>
    <derivirana_varijabla naziv="DomainObject.Predmet.OstaliListFormatedWithAdress_1">
      <item>Ante Bilić, Požarkovečka 19, 10000 Zagreb punomoćnik sudionika u postupku KATMA TISAK d.o.o.</item>
    </derivirana_varijabla>
  </DomainObject.Predmet.OstaliListFormatedWithAdress>
  <DomainObject.Predmet.OstaliListFormatedWithAdressOIB>
    <izvorni_sadrzaj>
      <item>Ante Bilić, OIB 09103140572, Požarkovečka 19, 10000 Zagreb punomoćnik sudionika u postupku KATMA TISAK d.o.o.</item>
    </izvorni_sadrzaj>
    <derivirana_varijabla naziv="DomainObject.Predmet.OstaliListFormatedWithAdressOIB_1">
      <item>Ante Bilić, OIB 09103140572, Požarkovečka 19, 10000 Zagreb punomoćnik sudionika u postupku KATMA TISAK d.o.o.</item>
    </derivirana_varijabla>
  </DomainObject.Predmet.OstaliListFormatedWithAdressOIB>
  <DomainObject.Predmet.OstaliListNazivFormated>
    <izvorni_sadrzaj>
      <item>Ante Bilić</item>
    </izvorni_sadrzaj>
    <derivirana_varijabla naziv="DomainObject.Predmet.OstaliListNazivFormated_1">
      <item>Ante Bilić</item>
    </derivirana_varijabla>
  </DomainObject.Predmet.OstaliListNazivFormated>
  <DomainObject.Predmet.OstaliListNazivFormatedOIB>
    <izvorni_sadrzaj>
      <item>Ante Bilić, OIB 09103140572</item>
    </izvorni_sadrzaj>
    <derivirana_varijabla naziv="DomainObject.Predmet.OstaliListNazivFormatedOIB_1">
      <item>Ante Bilić, OIB 09103140572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St-4141/2016-22</izvorni_sadrzaj>
    <derivirana_varijabla naziv="DomainObject.PoslovniBrojDokumenta_1">St-4141/2016-22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KATMA TISAK d.o.o.</izvorni_sadrzaj>
    <derivirana_varijabla naziv="DomainObject.Predmet.ProtustrankaIDrugi_1">KATMA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KATMA TISAK d.o.o., OIB 05277473773, Požarkovečka 19, 10000 Zagreb</izvorni_sadrzaj>
    <derivirana_varijabla naziv="DomainObject.Predmet.ProtustrankaIDrugiAdressOIB_1">KATMA TISAK d.o.o., OIB 05277473773, Požarkovečka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KATMA TISAK d.o.o.</item>
      <item>Ante Bilić</item>
    </izvorni_sadrzaj>
    <derivirana_varijabla naziv="DomainObject.Predmet.SudioniciListNaziv_1">
      <item>FINA Regionalni centar Zagreb</item>
      <item>KATMA TISAK d.o.o.</item>
      <item>Ante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KATMA TISAK d.o.o., OIB 05277473773, Požarkovečka 19,10000 Zagreb</item>
      <item>Ante Bilić, OIB 09103140572, Požarkovečka 19,10000 Zagreb</item>
    </izvorni_sadrzaj>
    <derivirana_varijabla naziv="DomainObject.Predmet.SudioniciListAdressOIB_1">
      <item>FINA Regionalni centar Zagreb, OIB 85821130368, Trg svibanjskih žrtava 1995. 1,10000 Zagreb</item>
      <item>KATMA TISAK d.o.o., OIB 05277473773, Požarkovečka 19,10000 Zagreb</item>
      <item>Ante Bilić, OIB 09103140572, Požarkovečka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05277473773</item>
      <item>, OIB 09103140572</item>
    </izvorni_sadrzaj>
    <derivirana_varijabla naziv="DomainObject.Predmet.SudioniciListNazivOIB_1">
      <item>, OIB 85821130368</item>
      <item>, OIB 05277473773</item>
      <item>, OIB 09103140572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St-4141/2016-13</izvorni_sadrzaj>
    <derivirana_varijabla naziv="DomainObject.PredzadnjaOdlukaIzPredmeta.Oznaka_1">St-4141/2016-13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DD861-DDDA-4473-9268-6583CA46E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1228</properties:Words>
  <properties:Characters>6782</properties:Characters>
  <properties:Lines>142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2019-03-14T09:30:00Z</dcterms:created>
  <dc:creator>x</dc:creator>
  <cp:lastModifiedBy>Renata Klokočki</cp:lastModifiedBy>
  <cp:lastPrinted>2019-03-14T09:37:00Z</cp:lastPrinted>
  <dcterms:modified xmlns:xsi="http://www.w3.org/2001/XMLSchema-instance" xsi:type="dcterms:W3CDTF">2019-03-14T09:44:00Z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St-4141/2016-22 / Odluka - Rješenje (rješenje-čl.132-KATMA TISAK.docx)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