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2907b82" w14:paraId="2907b82" w:rsidRDefault="00FD2E5D" w:rsidP="00B06363" w:rsidR="00B06363" w:rsidRPr="002E3D11">
      <w:pPr>
        <w:jc w:val="right"/>
        <w15:collapsed w:val="false"/>
      </w:pPr>
      <w:r>
        <w:t>Poslovni br. 18</w:t>
      </w:r>
      <w:r w:rsidR="009B4287">
        <w:t xml:space="preserve"> St-993/18-5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9B4287">
        <w:t>KRUŠVAR d.o.o. za posredovanje u trgovini, Vukovar, Vijeća Europe 25, MBS: 030096403, OIB: 95724708670</w:t>
      </w:r>
      <w:r w:rsidR="00CA0175">
        <w:t xml:space="preserve">,  dana </w:t>
      </w:r>
      <w:r w:rsidR="003C1EC7">
        <w:t>29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9B4287">
        <w:t>KRUŠVAR d.o.o. za posredovanje u trgovini, Vukovar, Vijeća Europe 25, MBS: 030096403, OIB: 95724708670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9B4287">
        <w:t>1</w:t>
      </w:r>
      <w:r w:rsidR="003C1EC7">
        <w:t>3</w:t>
      </w:r>
      <w:r>
        <w:t xml:space="preserve">. </w:t>
      </w:r>
      <w:r w:rsidR="009A3B8A">
        <w:t>srpnja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9B4287">
        <w:t>3011</w:t>
      </w:r>
      <w:r w:rsidR="009A3B8A">
        <w:t xml:space="preserve"> </w:t>
      </w:r>
      <w:r>
        <w:t xml:space="preserve">od </w:t>
      </w:r>
      <w:r w:rsidR="009B4287">
        <w:t>12</w:t>
      </w:r>
      <w:r w:rsidR="009A3B8A">
        <w:t>. srpnja</w:t>
      </w:r>
      <w:r w:rsidR="00884379">
        <w:t xml:space="preserve"> 2018</w:t>
      </w:r>
      <w:r>
        <w:t xml:space="preserve">. nad stečajnim dužnikom </w:t>
      </w:r>
      <w:r w:rsidR="009B4287">
        <w:t>KRUŠVAR d.o.o. za posredovanje u trgovini, Vukovar, Vijeća Europe 25, MBS: 030096403, OIB: 95724708670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9B4287">
        <w:t xml:space="preserve"> 20</w:t>
      </w:r>
      <w:r>
        <w:t xml:space="preserve">. </w:t>
      </w:r>
      <w:r w:rsidR="009A3B8A">
        <w:t xml:space="preserve">srpnja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9B4287">
        <w:t>993/18-5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30</w:t>
      </w:r>
      <w:r w:rsidR="009A3B8A">
        <w:t xml:space="preserve">. </w:t>
      </w:r>
      <w:r w:rsidR="009B4287">
        <w:t>srpnja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9B4287">
        <w:t>91</w:t>
      </w:r>
      <w:r w:rsidR="009A3B8A">
        <w:t xml:space="preserve">/2018 </w:t>
      </w:r>
      <w:r w:rsidR="00757D2F">
        <w:t xml:space="preserve"> od </w:t>
      </w:r>
      <w:r w:rsidR="009B4287">
        <w:t xml:space="preserve">27. srpnja 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9B4287">
        <w:t>51.930,34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23. srpnja</w:t>
      </w:r>
      <w:r w:rsidR="00757D2F">
        <w:t xml:space="preserve">  2018. prema podacima iz Potvrde o bl</w:t>
      </w:r>
      <w:r w:rsidR="003C1EC7">
        <w:t>okadi, u neprekidnoj blokadi 131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9B4287">
        <w:t>71.590,12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3C1EC7">
        <w:rPr>
          <w:bCs/>
        </w:rPr>
        <w:t>29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7D6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2A67D6"/>
    <w:rsid w:val="003042E8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6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6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St-993/2018</izvorni_sadrzaj>
    <derivirana_varijabla naziv="DomainObject.Predmet.OznakaBroj_1">St-993/2018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KRUŠVAR d.o.o. za posredovanje u trgovini</izvorni_sadrzaj>
    <derivirana_varijabla naziv="DomainObject.Predmet.ProtustrankaFormated_1">  KRUŠVAR d.o.o. za posredovanje u trgovini</derivirana_varijabla>
  </DomainObject.Predmet.ProtustrankaFormated>
  <DomainObject.Predmet.ProtustrankaFormatedOIB>
    <izvorni_sadrzaj>  KRUŠVAR d.o.o. za posredovanje u trgovini, OIB 95724708670</izvorni_sadrzaj>
    <derivirana_varijabla naziv="DomainObject.Predmet.ProtustrankaFormatedOIB_1">  KRUŠVAR d.o.o. za posredovanje u trgovini, OIB 95724708670</derivirana_varijabla>
  </DomainObject.Predmet.ProtustrankaFormatedOIB>
  <DomainObject.Predmet.ProtustrankaFormatedWithAdress>
    <izvorni_sadrzaj> KRUŠVAR d.o.o. za posredovanje u trgovini, Vijeća Europe 25, 32000 Vukovar</izvorni_sadrzaj>
    <derivirana_varijabla naziv="DomainObject.Predmet.ProtustrankaFormatedWithAdress_1"> KRUŠVAR d.o.o. za posredovanje u trgovini, Vijeća Europe 25, 32000 Vukovar</derivirana_varijabla>
  </DomainObject.Predmet.ProtustrankaFormatedWithAdress>
  <DomainObject.Predmet.ProtustrankaFormatedWithAdressOIB>
    <izvorni_sadrzaj> KRUŠVAR d.o.o. za posredovanje u trgovini, OIB 95724708670, Vijeća Europe 25, 32000 Vukovar</izvorni_sadrzaj>
    <derivirana_varijabla naziv="DomainObject.Predmet.ProtustrankaFormatedWithAdressOIB_1"> KRUŠVAR d.o.o. za posredovanje u trgovini, OIB 95724708670, Vijeća Europe 25, 32000 Vukovar</derivirana_varijabla>
  </DomainObject.Predmet.ProtustrankaFormatedWithAdressOIB>
  <DomainObject.Predmet.ProtustrankaWithAdress>
    <izvorni_sadrzaj>KRUŠVAR d.o.o. za posredovanje u trgovini Vijeća Europe 25, 32000 Vukovar</izvorni_sadrzaj>
    <derivirana_varijabla naziv="DomainObject.Predmet.ProtustrankaWithAdress_1">KRUŠVAR d.o.o. za posredovanje u trgovini Vijeća Europe 25, 32000 Vukovar</derivirana_varijabla>
  </DomainObject.Predmet.ProtustrankaWithAdress>
  <DomainObject.Predmet.ProtustrankaWithAdressOIB>
    <izvorni_sadrzaj>KRUŠVAR d.o.o. za posredovanje u trgovini, OIB 95724708670, Vijeća Europe 25, 32000 Vukovar</izvorni_sadrzaj>
    <derivirana_varijabla naziv="DomainObject.Predmet.ProtustrankaWithAdressOIB_1">KRUŠVAR d.o.o. za posredovanje u trgovini, OIB 95724708670, Vijeća Europe 25, 32000 Vukovar</derivirana_varijabla>
  </DomainObject.Predmet.ProtustrankaWithAdressOIB>
  <DomainObject.Predmet.ProtustrankaNazivFormated>
    <izvorni_sadrzaj>KRUŠVAR d.o.o. za posredovanje u trgovini</izvorni_sadrzaj>
    <derivirana_varijabla naziv="DomainObject.Predmet.ProtustrankaNazivFormated_1">KRUŠVAR d.o.o. za posredovanje u trgovini</derivirana_varijabla>
  </DomainObject.Predmet.ProtustrankaNazivFormated>
  <DomainObject.Predmet.ProtustrankaNazivFormatedOIB>
    <izvorni_sadrzaj>KRUŠVAR d.o.o. za posredovanje u trgovini, OIB 95724708670</izvorni_sadrzaj>
    <derivirana_varijabla naziv="DomainObject.Predmet.ProtustrankaNazivFormatedOIB_1">KRUŠVAR d.o.o. za posredovanje u trgovini, OIB 95724708670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KRUŠVAR d.o.o. za posredovanje u trgovini</item>
    </izvorni_sadrzaj>
    <derivirana_varijabla naziv="DomainObject.Predmet.ProtuStrankaListFormated_1">
      <item>KRUŠVAR d.o.o. za posredovanje u trgovini</item>
    </derivirana_varijabla>
  </DomainObject.Predmet.ProtuStrankaListFormated>
  <DomainObject.Predmet.ProtuStrankaListFormatedOIB>
    <izvorni_sadrzaj>
      <item>KRUŠVAR d.o.o. za posredovanje u trgovini, OIB 95724708670</item>
    </izvorni_sadrzaj>
    <derivirana_varijabla naziv="DomainObject.Predmet.ProtuStrankaListFormatedOIB_1">
      <item>KRUŠVAR d.o.o. za posredovanje u trgovini, OIB 95724708670</item>
    </derivirana_varijabla>
  </DomainObject.Predmet.ProtuStrankaListFormatedOIB>
  <DomainObject.Predmet.ProtuStrankaListFormatedWithAdress>
    <izvorni_sadrzaj>
      <item>KRUŠVAR d.o.o. za posredovanje u trgovini, Vijeća Europe 25, 32000 Vukovar</item>
    </izvorni_sadrzaj>
    <derivirana_varijabla naziv="DomainObject.Predmet.ProtuStrankaListFormatedWithAdress_1">
      <item>KRUŠVAR d.o.o. za posredovanje u trgovini, Vijeća Europe 25, 32000 Vukovar</item>
    </derivirana_varijabla>
  </DomainObject.Predmet.ProtuStrankaListFormatedWithAdress>
  <DomainObject.Predmet.ProtuStrankaListFormatedWithAdressOIB>
    <izvorni_sadrzaj>
      <item>KRUŠVAR d.o.o. za posredovanje u trgovini, OIB 95724708670, Vijeća Europe 25, 32000 Vukovar</item>
    </izvorni_sadrzaj>
    <derivirana_varijabla naziv="DomainObject.Predmet.ProtuStrankaListFormatedWithAdressOIB_1">
      <item>KRUŠVAR d.o.o. za posredovanje u trgovini, OIB 95724708670, Vijeća Europe 25, 32000 Vukovar</item>
    </derivirana_varijabla>
  </DomainObject.Predmet.ProtuStrankaListFormatedWithAdressOIB>
  <DomainObject.Predmet.ProtuStrankaListNazivFormated>
    <izvorni_sadrzaj>
      <item>KRUŠVAR d.o.o. za posredovanje u trgovini</item>
    </izvorni_sadrzaj>
    <derivirana_varijabla naziv="DomainObject.Predmet.ProtuStrankaListNazivFormated_1">
      <item>KRUŠVAR d.o.o. za posredovanje u trgovini</item>
    </derivirana_varijabla>
  </DomainObject.Predmet.ProtuStrankaListNazivFormated>
  <DomainObject.Predmet.ProtuStrankaListNazivFormatedOIB>
    <izvorni_sadrzaj>
      <item>KRUŠVAR d.o.o. za posredovanje u trgovini, OIB 95724708670</item>
    </izvorni_sadrzaj>
    <derivirana_varijabla naziv="DomainObject.Predmet.ProtuStrankaListNazivFormatedOIB_1">
      <item>KRUŠVAR d.o.o. za posredovanje u trgovini, OIB 95724708670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KRUŠVAR d.o.o. za posredovanje u trgovini</izvorni_sadrzaj>
    <derivirana_varijabla naziv="DomainObject.Predmet.ProtustrankaIDrugi_1">KRUŠVAR d.o.o. za posredovanje u trgovini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KRUŠVAR d.o.o. za posredovanje u trgovini, OIB 95724708670, Vijeća Europe 25, 32000 Vukovar</izvorni_sadrzaj>
    <derivirana_varijabla naziv="DomainObject.Predmet.ProtustrankaIDrugiAdressOIB_1">KRUŠVAR d.o.o. za posredovanje u trgovini, OIB 95724708670, Vijeća Europe 25,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KRUŠVAR d.o.o. za posredovanje u trgovini</item>
    </izvorni_sadrzaj>
    <derivirana_varijabla naziv="DomainObject.Predmet.SudioniciListNaziv_1">
      <item>FINA RC OSIJEK</item>
      <item>KRUŠVAR d.o.o. za posredovanje u trgovini</item>
    </derivirana_varijabla>
  </DomainObject.Predmet.SudioniciListNaziv>
  <DomainObject.Predmet.SudioniciListAdressOIB>
    <izvorni_sadrzaj>
      <item>FINA RC OSIJEK, OIB 85821130368</item>
      <item>KRUŠVAR d.o.o. za posredovanje u trgovini, OIB 95724708670, Vijeća Europe 25,32000 Vukovar</item>
    </izvorni_sadrzaj>
    <derivirana_varijabla naziv="DomainObject.Predmet.SudioniciListAdressOIB_1">
      <item>FINA RC OSIJEK, OIB 85821130368</item>
      <item>KRUŠVAR d.o.o. za posredovanje u trgovini, OIB 95724708670, Vijeća Europe 25,32000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95724708670</item>
    </izvorni_sadrzaj>
    <derivirana_varijabla naziv="DomainObject.Predmet.SudioniciListNazivOIB_1">
      <item>, OIB 85821130368</item>
      <item>, OIB 95724708670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2943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2018-08-29T10:14:00Z</dcterms:created>
  <dc:creator>Snježana Andrijanić</dc:creator>
  <cp:lastModifiedBy>Gordana Harc</cp:lastModifiedBy>
  <cp:lastPrinted>2018-08-29T10:14:00Z</cp:lastPrinted>
  <dcterms:modified xmlns:xsi="http://www.w3.org/2001/XMLSchema-instance" xsi:type="dcterms:W3CDTF">2018-08-29T10:19:00Z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St-993-18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