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2fed" w14:paraId="13b2fed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r w:rsidR="00F12A19">
        <w:rPr>
          <w:rFonts w:hAnsi="Times New Roman" w:ascii="Times New Roman"/>
          <w:szCs w:val="24"/>
          <w:lang w:val="hr-HR"/>
        </w:rPr>
        <w:t>2758/16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2C36BF" w:rsidR="002C36BF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BA3558" w:rsidRPr="0078228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82280">
        <w:rPr>
          <w:rFonts w:hAnsi="Times New Roman" w:ascii="Times New Roman"/>
          <w:lang w:val="hr-HR"/>
        </w:rPr>
        <w:t xml:space="preserve">u prethodnom postupku </w:t>
      </w:r>
      <w:r w:rsidR="002C36BF" w:rsidRPr="0078228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7744C1">
        <w:rPr>
          <w:rFonts w:hAnsi="Times New Roman" w:ascii="Times New Roman"/>
        </w:rPr>
        <w:t xml:space="preserve">POZDERAC USLUGE j. d. o. o., Jastrebarsko, Črnilovec 26a, OIB </w:t>
      </w:r>
      <w:r w:rsidR="007744C1" w:rsidRPr="00007097">
        <w:rPr>
          <w:rFonts w:hAnsi="Times New Roman" w:ascii="Times New Roman"/>
        </w:rPr>
        <w:t>30216342051</w:t>
      </w:r>
      <w:r w:rsidR="007744C1">
        <w:rPr>
          <w:rFonts w:hAnsi="Times New Roman" w:ascii="Times New Roman"/>
          <w:szCs w:val="24"/>
          <w:lang w:val="hr-HR"/>
        </w:rPr>
        <w:t>, 28</w:t>
      </w:r>
      <w:r w:rsidR="002C36BF" w:rsidRPr="00782280">
        <w:rPr>
          <w:rFonts w:hAnsi="Times New Roman" w:ascii="Times New Roman"/>
          <w:szCs w:val="24"/>
          <w:lang w:val="hr-HR"/>
        </w:rPr>
        <w:t>. studenog 2016.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C0075F" w:rsidRPr="000179A5">
        <w:rPr>
          <w:rFonts w:hAnsi="Times New Roman" w:ascii="Times New Roman"/>
          <w:szCs w:val="24"/>
        </w:rPr>
        <w:t xml:space="preserve">1. Za privremenog stečajnog upravitelja imenuje se </w:t>
      </w:r>
      <w:r w:rsidR="007744C1">
        <w:rPr>
          <w:rFonts w:hAnsi="Times New Roman" w:ascii="Times New Roman"/>
          <w:szCs w:val="24"/>
        </w:rPr>
        <w:t xml:space="preserve">Petar Popović, Zagreb, Maksimirska cesta 88, OIB </w:t>
      </w:r>
      <w:r w:rsidR="007744C1" w:rsidRPr="007744C1">
        <w:rPr>
          <w:rFonts w:hAnsi="Times New Roman" w:ascii="Times New Roman"/>
          <w:szCs w:val="24"/>
        </w:rPr>
        <w:t>89375564266</w:t>
      </w:r>
      <w:r w:rsidR="007744C1">
        <w:rPr>
          <w:rFonts w:hAnsi="Times New Roman" w:ascii="Times New Roman"/>
          <w:szCs w:val="24"/>
        </w:rPr>
        <w:t>.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r w:rsidRPr="000179A5">
        <w:rPr>
          <w:rFonts w:hAnsi="Times New Roman" w:ascii="Times New Roman"/>
          <w:szCs w:val="24"/>
        </w:rPr>
        <w:t>šć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3. Pisano izviješće s mišljenjem privremeni stečajni upravitelj dužan je predati u roku </w:t>
      </w:r>
      <w:r>
        <w:rPr>
          <w:rFonts w:hAnsi="Times New Roman" w:ascii="Times New Roman"/>
          <w:szCs w:val="24"/>
        </w:rPr>
        <w:t>30</w:t>
      </w:r>
      <w:r w:rsidRPr="000179A5">
        <w:rPr>
          <w:rFonts w:hAnsi="Times New Roman" w:ascii="Times New Roman"/>
          <w:szCs w:val="24"/>
        </w:rPr>
        <w:t xml:space="preserve"> dana od dana dostave otpravka ovog rješenja. </w:t>
      </w:r>
    </w:p>
    <w:p w:rsidRDefault="00C0075F" w:rsidP="00C0075F" w:rsidR="00C0075F" w:rsidRPr="006E5C9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Pr="006E5C90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dan </w:t>
      </w:r>
      <w:r w:rsidR="007744C1">
        <w:rPr>
          <w:rFonts w:hAnsi="Times New Roman" w:ascii="Times New Roman"/>
          <w:szCs w:val="24"/>
          <w:lang w:val="hr-HR"/>
        </w:rPr>
        <w:t>25. travanj</w:t>
      </w:r>
      <w:r>
        <w:rPr>
          <w:rFonts w:hAnsi="Times New Roman" w:ascii="Times New Roman"/>
          <w:szCs w:val="24"/>
          <w:lang w:val="hr-HR"/>
        </w:rPr>
        <w:t xml:space="preserve"> 2017</w:t>
      </w:r>
      <w:r w:rsidRPr="006E5C90">
        <w:rPr>
          <w:rFonts w:hAnsi="Times New Roman" w:ascii="Times New Roman"/>
          <w:szCs w:val="24"/>
          <w:lang w:val="hr-HR"/>
        </w:rPr>
        <w:t xml:space="preserve">. u </w:t>
      </w:r>
      <w:r>
        <w:rPr>
          <w:rFonts w:hAnsi="Times New Roman" w:ascii="Times New Roman"/>
          <w:szCs w:val="24"/>
          <w:lang w:val="hr-HR"/>
        </w:rPr>
        <w:t xml:space="preserve">10,00 </w:t>
      </w:r>
      <w:r w:rsidRPr="006E5C90">
        <w:rPr>
          <w:rFonts w:hAnsi="Times New Roman" w:ascii="Times New Roman"/>
          <w:szCs w:val="24"/>
          <w:lang w:val="hr-HR"/>
        </w:rPr>
        <w:t>sati, u zgradi ovog suda Zagreb, Petrinjska 8, II. kat soba 93 na koje se pozivaju dostavom ovog rješenja:</w:t>
      </w:r>
    </w:p>
    <w:p w:rsidRDefault="00C0075F" w:rsidP="00C0075F" w:rsidR="00C0075F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7744C1">
        <w:rPr>
          <w:rFonts w:hAnsi="Times New Roman" w:ascii="Times New Roman"/>
          <w:szCs w:val="24"/>
          <w:lang w:val="hr-HR"/>
        </w:rPr>
        <w:t>Željko Jerbić</w:t>
      </w:r>
    </w:p>
    <w:p w:rsidRDefault="00C0075F" w:rsidP="00C0075F" w:rsidR="00C0075F" w:rsidRPr="006E5C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7744C1">
        <w:rPr>
          <w:rFonts w:hAnsi="Times New Roman" w:ascii="Times New Roman"/>
          <w:szCs w:val="24"/>
          <w:lang w:val="hr-HR"/>
        </w:rPr>
        <w:t>Petar Popović</w:t>
      </w:r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>Obrazloženje</w:t>
      </w: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>Temeljem odredbe čl. 119 Stečajnog zakona, valjalo je riješiti kao u izreci rješenja.</w:t>
      </w:r>
    </w:p>
    <w:p w:rsidRDefault="003C3909" w:rsidP="003C3909" w:rsidR="00BE1823" w:rsidRPr="007744C1">
      <w:pPr>
        <w:ind w:firstLine="708" w:right="-1"/>
        <w:jc w:val="both"/>
        <w:rPr>
          <w:rFonts w:hAnsi="Times New Roman" w:ascii="Times New Roman"/>
          <w:szCs w:val="24"/>
        </w:rPr>
      </w:pPr>
      <w:r w:rsidRPr="007744C1">
        <w:rPr>
          <w:rFonts w:hAnsi="Times New Roman" w:ascii="Times New Roman"/>
          <w:szCs w:val="24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r w:rsidR="007744C1">
        <w:rPr>
          <w:rFonts w:hAnsi="Times New Roman" w:ascii="Times New Roman"/>
          <w:szCs w:val="24"/>
          <w:lang w:val="hr-HR"/>
        </w:rPr>
        <w:t>28</w:t>
      </w:r>
      <w:r w:rsidR="00782280" w:rsidRPr="00782280">
        <w:rPr>
          <w:rFonts w:hAnsi="Times New Roman" w:ascii="Times New Roman"/>
          <w:szCs w:val="24"/>
          <w:lang w:val="hr-HR"/>
        </w:rPr>
        <w:t>. studeni</w:t>
      </w:r>
      <w:r w:rsidR="002739BD" w:rsidRPr="00782280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16471B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16471B" w:rsidP="00AB7A2F" w:rsidR="0016471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6471B" w:rsidP="00995CE9" w:rsidR="0016471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8228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8228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7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744C1">
      <w:rPr>
        <w:rFonts w:hAnsi="Verdana" w:ascii="Verdana"/>
        <w:sz w:val="20"/>
        <w:lang w:val="pl-PL"/>
      </w:rPr>
      <w:t>2758/16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22637"/>
    <w:rsid w:val="0016471B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744C1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A16D9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12A19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4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7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71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71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71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4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71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71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71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St-2758/2016</izvorni_sadrzaj>
    <derivirana_varijabla naziv="DomainObject.Predmet.OznakaBroj_1">St-2758/2016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POZDERAC USLUGE j.d.o.o. za ugostiteljstvo i trgovinu</izvorni_sadrzaj>
    <derivirana_varijabla naziv="DomainObject.Predmet.ProtustrankaFormated_1">  POZDERAC USLUGE j.d.o.o. za ugostiteljstvo i trgovinu</derivirana_varijabla>
  </DomainObject.Predmet.ProtustrankaFormated>
  <DomainObject.Predmet.ProtustrankaFormatedOIB>
    <izvorni_sadrzaj>  POZDERAC USLUGE j.d.o.o. za ugostiteljstvo i trgovinu, OIB 30216342051</izvorni_sadrzaj>
    <derivirana_varijabla naziv="DomainObject.Predmet.ProtustrankaFormatedOIB_1">  POZDERAC USLUGE j.d.o.o. za ugostiteljstvo i trgovinu, OIB 30216342051</derivirana_varijabla>
  </DomainObject.Predmet.ProtustrankaFormatedOIB>
  <DomainObject.Predmet.ProtustrankaFormatedWithAdress>
    <izvorni_sadrzaj> POZDERAC USLUGE j.d.o.o. za ugostiteljstvo i trgovinu, Črnilovec 26 A, 10450 Jastrebarsko</izvorni_sadrzaj>
    <derivirana_varijabla naziv="DomainObject.Predmet.ProtustrankaFormatedWithAdress_1"> POZDERAC USLUGE j.d.o.o. za ugostiteljstvo i trgovinu, Črnilovec 26 A, 10450 Jastrebarsko</derivirana_varijabla>
  </DomainObject.Predmet.ProtustrankaFormatedWithAdress>
  <DomainObject.Predmet.ProtustrankaFormatedWithAdressOIB>
    <izvorni_sadrzaj> POZDERAC USLUGE j.d.o.o. za ugostiteljstvo i trgovinu, OIB 30216342051, Črnilovec 26 A, 10450 Jastrebarsko</izvorni_sadrzaj>
    <derivirana_varijabla naziv="DomainObject.Predmet.ProtustrankaFormatedWithAdressOIB_1"> POZDERAC USLUGE j.d.o.o. za ugostiteljstvo i trgovinu, OIB 30216342051, Črnilovec 26 A, 10450 Jastrebarsko</derivirana_varijabla>
  </DomainObject.Predmet.ProtustrankaFormatedWithAdressOIB>
  <DomainObject.Predmet.ProtustrankaWithAdress>
    <izvorni_sadrzaj>POZDERAC USLUGE j.d.o.o. za ugostiteljstvo i trgovinu Črnilovec 26 A, 10450 Jastrebarsko</izvorni_sadrzaj>
    <derivirana_varijabla naziv="DomainObject.Predmet.ProtustrankaWithAdress_1">POZDERAC USLUGE j.d.o.o. za ugostiteljstvo i trgovinu Črnilovec 26 A, 10450 Jastrebarsko</derivirana_varijabla>
  </DomainObject.Predmet.ProtustrankaWithAdress>
  <DomainObject.Predmet.ProtustrankaWithAdressOIB>
    <izvorni_sadrzaj>POZDERAC USLUGE j.d.o.o. za ugostiteljstvo i trgovinu, OIB 30216342051, Črnilovec 26 A, 10450 Jastrebarsko</izvorni_sadrzaj>
    <derivirana_varijabla naziv="DomainObject.Predmet.ProtustrankaWithAdressOIB_1">POZDERAC USLUGE j.d.o.o. za ugostiteljstvo i trgovinu, OIB 30216342051, Črnilovec 26 A, 10450 Jastrebarsko</derivirana_varijabla>
  </DomainObject.Predmet.ProtustrankaWithAdressOIB>
  <DomainObject.Predmet.ProtustrankaNazivFormated>
    <izvorni_sadrzaj>POZDERAC USLUGE j.d.o.o. za ugostiteljstvo i trgovinu</izvorni_sadrzaj>
    <derivirana_varijabla naziv="DomainObject.Predmet.ProtustrankaNazivFormated_1">POZDERAC USLUGE j.d.o.o. za ugostiteljstvo i trgovinu</derivirana_varijabla>
  </DomainObject.Predmet.ProtustrankaNazivFormated>
  <DomainObject.Predmet.ProtustrankaNazivFormatedOIB>
    <izvorni_sadrzaj>POZDERAC USLUGE j.d.o.o. za ugostiteljstvo i trgovinu, OIB 30216342051</izvorni_sadrzaj>
    <derivirana_varijabla naziv="DomainObject.Predmet.ProtustrankaNazivFormatedOIB_1">POZDERAC USLUGE j.d.o.o. za ugostiteljstvo i trgovinu, OIB 30216342051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Jerbić</izvorni_sadrzaj>
    <derivirana_varijabla naziv="DomainObject.Predmet.StrankaFormated_1">  FINA Regionalni centar Zagreb; Željko Jerbić</derivirana_varijabla>
  </DomainObject.Predmet.StrankaFormated>
  <DomainObject.Predmet.StrankaFormatedOIB>
    <izvorni_sadrzaj>  FINA Regionalni centar Zagreb, OIB 85821130368; Željko Jerbić, OIB 50364717049</izvorni_sadrzaj>
    <derivirana_varijabla naziv="DomainObject.Predmet.StrankaFormatedOIB_1">  FINA Regionalni centar Zagreb, OIB 85821130368; Željko Jerbić, OIB 50364717049</derivirana_varijabla>
  </DomainObject.Predmet.StrankaFormatedOIB>
  <DomainObject.Predmet.StrankaFormatedWithAdress>
    <izvorni_sadrzaj> FINA Regionalni centar Zagreb, Trg svibanjskih žrtava 1995. br. 1, 10000 Zagreb; Željko Jerbić, Vladimira Vlaisavljevića 10, 10450 Jastrebarsko</izvorni_sadrzaj>
    <derivirana_varijabla naziv="DomainObject.Predmet.StrankaFormatedWithAdress_1"> FINA Regionalni centar Zagreb, Trg svibanjskih žrtava 1995. br. 1, 10000 Zagreb; Željko Jerbić, Vladimira Vlaisavljevića 10, 10450 Jastrebarsko</derivirana_varijabla>
  </DomainObject.Predmet.StrankaFormatedWithAdress>
  <DomainObject.Predmet.StrankaFormatedWithAdressOIB>
    <izvorni_sadrzaj> FINA Regionalni centar Zagreb, OIB 85821130368, Trg svibanjskih žrtava 1995. br. 1, 10000 Zagreb; Željko Jerbić, OIB 50364717049, Vladimira Vlaisavljevića 10, 10450 Jastrebarsko</izvorni_sadrzaj>
    <derivirana_varijabla naziv="DomainObject.Predmet.StrankaFormatedWithAdressOIB_1"> FINA Regionalni centar Zagreb, OIB 85821130368, Trg svibanjskih žrtava 1995. br. 1, 10000 Zagreb; Željko Jerbić, OIB 50364717049, Vladimira Vlaisavljevića 10, 10450 Jastrebarsko</derivirana_varijabla>
  </DomainObject.Predmet.StrankaFormatedWithAdressOIB>
  <DomainObject.Predmet.StrankaWithAdress>
    <izvorni_sadrzaj>FINA Regionalni centar Zagreb Trg svibanjskih žrtava 1995. br. 1,10000 Zagreb,Željko Jerbić Vladimira Vlaisavljevića 10,10450 Jastrebarsko</izvorni_sadrzaj>
    <derivirana_varijabla naziv="DomainObject.Predmet.StrankaWithAdress_1">FINA Regionalni centar Zagreb Trg svibanjskih žrtava 1995. br. 1,10000 Zagreb,Željko Jerbić Vladimira Vlaisavljevića 10,10450 Jastrebarsko</derivirana_varijabla>
  </DomainObject.Predmet.StrankaWithAdress>
  <DomainObject.Predmet.StrankaWithAdressOIB>
    <izvorni_sadrzaj>FINA Regionalni centar Zagreb, OIB 85821130368, Trg svibanjskih žrtava 1995. br. 1,10000 Zagreb,Željko Jerbić, OIB 50364717049, Vladimira Vlaisavljevića 10,10450 Jastrebarsko</izvorni_sadrzaj>
    <derivirana_varijabla naziv="DomainObject.Predmet.StrankaWithAdressOIB_1">FINA Regionalni centar Zagreb, OIB 85821130368, Trg svibanjskih žrtava 1995. br. 1,10000 Zagreb,Željko Jerbić, OIB 50364717049, Vladimira Vlaisavljevića 10,10450 Jastrebarsko</derivirana_varijabla>
  </DomainObject.Predmet.StrankaWithAdressOIB>
  <DomainObject.Predmet.StrankaNazivFormated>
    <izvorni_sadrzaj>FINA Regionalni centar Zagreb,Željko Jerbić</izvorni_sadrzaj>
    <derivirana_varijabla naziv="DomainObject.Predmet.StrankaNazivFormated_1">FINA Regionalni centar Zagreb,Željko Jerbić</derivirana_varijabla>
  </DomainObject.Predmet.StrankaNazivFormated>
  <DomainObject.Predmet.StrankaNazivFormatedOIB>
    <izvorni_sadrzaj>FINA Regionalni centar Zagreb, OIB 85821130368,Željko Jerbić, OIB 50364717049</izvorni_sadrzaj>
    <derivirana_varijabla naziv="DomainObject.Predmet.StrankaNazivFormatedOIB_1">FINA Regionalni centar Zagreb, OIB 85821130368,Željko Jerbić, OIB 50364717049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Željko Jerbić</item>
    </izvorni_sadrzaj>
    <derivirana_varijabla naziv="DomainObject.Predmet.StrankaListFormated_1">
      <item>FINA Regionalni centar Zagreb</item>
      <item>Željko Jerbić</item>
    </derivirana_varijabla>
  </DomainObject.Predmet.StrankaListFormated>
  <DomainObject.Predmet.StrankaListFormatedOIB>
    <izvorni_sadrzaj>
      <item>FINA Regionalni centar Zagreb, OIB 85821130368</item>
      <item>Željko Jerbić, OIB 50364717049</item>
    </izvorni_sadrzaj>
    <derivirana_varijabla naziv="DomainObject.Predmet.StrankaListFormatedOIB_1">
      <item>FINA Regionalni centar Zagreb, OIB 85821130368</item>
      <item>Željko Jerbić, OIB 50364717049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Jerbić, Vladimira Vlaisavljevića 10, 10450 Jastrebarsko</item>
    </izvorni_sadrzaj>
    <derivirana_varijabla naziv="DomainObject.Predmet.StrankaListFormatedWithAdress_1">
      <item>FINA Regionalni centar Zagreb, Trg svibanjskih žrtava 1995. br. 1, 10000 Zagreb</item>
      <item>Željko Jerbić, Vladimira Vlaisavljevića 10, 10450 Jastrebarsko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Jerbić, OIB 50364717049, Vladimira Vlaisavljevića 10, 10450 Jastrebarsko</item>
    </izvorni_sadrzaj>
    <derivirana_varijabla naziv="DomainObject.Predmet.StrankaListFormatedWithAdressOIB_1">
      <item>FINA Regionalni centar Zagreb, OIB 85821130368, Trg svibanjskih žrtava 1995. br. 1, 10000 Zagreb</item>
      <item>Željko Jerbić, OIB 50364717049, Vladimira Vlaisavljevića 10, 10450 Jastrebarsko</item>
    </derivirana_varijabla>
  </DomainObject.Predmet.StrankaListFormatedWithAdressOIB>
  <DomainObject.Predmet.StrankaListNazivFormated>
    <izvorni_sadrzaj>
      <item>FINA Regionalni centar Zagreb</item>
      <item>Željko Jerbić</item>
    </izvorni_sadrzaj>
    <derivirana_varijabla naziv="DomainObject.Predmet.StrankaListNazivFormated_1">
      <item>FINA Regionalni centar Zagreb</item>
      <item>Željko Jerbić</item>
    </derivirana_varijabla>
  </DomainObject.Predmet.StrankaListNazivFormated>
  <DomainObject.Predmet.StrankaListNazivFormatedOIB>
    <izvorni_sadrzaj>
      <item>FINA Regionalni centar Zagreb, OIB 85821130368</item>
      <item>Željko Jerbić, OIB 50364717049</item>
    </izvorni_sadrzaj>
    <derivirana_varijabla naziv="DomainObject.Predmet.StrankaListNazivFormatedOIB_1">
      <item>FINA Regionalni centar Zagreb, OIB 85821130368</item>
      <item>Željko Jerbić, OIB 50364717049</item>
    </derivirana_varijabla>
  </DomainObject.Predmet.StrankaListNazivFormatedOIB>
  <DomainObject.Predmet.ProtuStrankaListFormated>
    <izvorni_sadrzaj>
      <item>POZDERAC USLUGE j.d.o.o. za ugostiteljstvo i trgovinu</item>
    </izvorni_sadrzaj>
    <derivirana_varijabla naziv="DomainObject.Predmet.ProtuStrankaListFormated_1">
      <item>POZDERAC USLUGE j.d.o.o. za ugostiteljstvo i trgovinu</item>
    </derivirana_varijabla>
  </DomainObject.Predmet.ProtuStrankaListFormated>
  <DomainObject.Predmet.ProtuStrankaListFormatedOIB>
    <izvorni_sadrzaj>
      <item>POZDERAC USLUGE j.d.o.o. za ugostiteljstvo i trgovinu, OIB 30216342051</item>
    </izvorni_sadrzaj>
    <derivirana_varijabla naziv="DomainObject.Predmet.ProtuStrankaListFormatedOIB_1">
      <item>POZDERAC USLUGE j.d.o.o. za ugostiteljstvo i trgovinu, OIB 30216342051</item>
    </derivirana_varijabla>
  </DomainObject.Predmet.ProtuStrankaListFormatedOIB>
  <DomainObject.Predmet.ProtuStrankaListFormatedWithAdress>
    <izvorni_sadrzaj>
      <item>POZDERAC USLUGE j.d.o.o. za ugostiteljstvo i trgovinu, Črnilovec 26 A, 10450 Jastrebarsko</item>
    </izvorni_sadrzaj>
    <derivirana_varijabla naziv="DomainObject.Predmet.ProtuStrankaListFormatedWithAdress_1">
      <item>POZDERAC USLUGE j.d.o.o. za ugostiteljstvo i trgovinu, Črnilovec 26 A, 10450 Jastrebarsko</item>
    </derivirana_varijabla>
  </DomainObject.Predmet.ProtuStrankaListFormatedWithAdress>
  <DomainObject.Predmet.ProtuStrankaListFormatedWithAdressOIB>
    <izvorni_sadrzaj>
      <item>POZDERAC USLUGE j.d.o.o. za ugostiteljstvo i trgovinu, OIB 30216342051, Črnilovec 26 A, 10450 Jastrebarsko</item>
    </izvorni_sadrzaj>
    <derivirana_varijabla naziv="DomainObject.Predmet.ProtuStrankaListFormatedWithAdressOIB_1">
      <item>POZDERAC USLUGE j.d.o.o. za ugostiteljstvo i trgovinu, OIB 30216342051, Črnilovec 26 A, 10450 Jastrebarsko</item>
    </derivirana_varijabla>
  </DomainObject.Predmet.ProtuStrankaListFormatedWithAdressOIB>
  <DomainObject.Predmet.ProtuStrankaListNazivFormated>
    <izvorni_sadrzaj>
      <item>POZDERAC USLUGE j.d.o.o. za ugostiteljstvo i trgovinu</item>
    </izvorni_sadrzaj>
    <derivirana_varijabla naziv="DomainObject.Predmet.ProtuStrankaListNazivFormated_1">
      <item>POZDERAC USLUGE j.d.o.o. za ugostiteljstvo i trgovinu</item>
    </derivirana_varijabla>
  </DomainObject.Predmet.ProtuStrankaListNazivFormated>
  <DomainObject.Predmet.ProtuStrankaListNazivFormatedOIB>
    <izvorni_sadrzaj>
      <item>POZDERAC USLUGE j.d.o.o. za ugostiteljstvo i trgovinu, OIB 30216342051</item>
    </izvorni_sadrzaj>
    <derivirana_varijabla naziv="DomainObject.Predmet.ProtuStrankaListNazivFormatedOIB_1">
      <item>POZDERAC USLUGE j.d.o.o. za ugostiteljstvo i trgovinu, OIB 30216342051</item>
    </derivirana_varijabla>
  </DomainObject.Predmet.ProtuStrankaListNazivFormatedOIB>
  <DomainObject.Predmet.OstaliListFormated>
    <izvorni_sadrzaj>
      <item>Željko Jerbić</item>
      <item>Petar Popović</item>
    </izvorni_sadrzaj>
    <derivirana_varijabla naziv="DomainObject.Predmet.OstaliListFormated_1">
      <item>Željko Jerbić</item>
      <item>Petar Popović</item>
    </derivirana_varijabla>
  </DomainObject.Predmet.OstaliListFormated>
  <DomainObject.Predmet.OstaliListFormatedOIB>
    <izvorni_sadrzaj>
      <item>Željko Jerbić, OIB 50364717049</item>
      <item>Petar Popović, OIB 89375564266</item>
    </izvorni_sadrzaj>
    <derivirana_varijabla naziv="DomainObject.Predmet.OstaliListFormatedOIB_1">
      <item>Željko Jerbić, OIB 50364717049</item>
      <item>Petar Popović, OIB 89375564266</item>
    </derivirana_varijabla>
  </DomainObject.Predmet.OstaliListFormatedOIB>
  <DomainObject.Predmet.OstaliListFormatedWithAdress>
    <izvorni_sadrzaj>
      <item>Željko Jerbić, Vladimira Vlaisavljevića 10, 10450 Jastrebarsko</item>
      <item>Petar Popović, Maksimirska Cesta 88, 10000 Zagreb</item>
    </izvorni_sadrzaj>
    <derivirana_varijabla naziv="DomainObject.Predmet.OstaliListFormatedWithAdress_1">
      <item>Željko Jerbić, Vladimira Vlaisavljevića 10, 10450 Jastrebarsko</item>
      <item>Petar Popović, Maksimirska Cesta 88, 10000 Zagreb</item>
    </derivirana_varijabla>
  </DomainObject.Predmet.OstaliListFormatedWithAdress>
  <DomainObject.Predmet.OstaliListFormatedWithAdressOIB>
    <izvorni_sadrzaj>
      <item>Željko Jerbić, OIB 50364717049, Vladimira Vlaisavljevića 10, 10450 Jastrebarsko</item>
      <item>Petar Popović, OIB 89375564266, Maksimirska Cesta 88, 10000 Zagreb</item>
    </izvorni_sadrzaj>
    <derivirana_varijabla naziv="DomainObject.Predmet.OstaliListFormatedWithAdressOIB_1">
      <item>Željko Jerbić, OIB 50364717049, Vladimira Vlaisavljevića 10, 10450 Jastrebarsko</item>
      <item>Petar Popović, OIB 89375564266, Maksimirska Cesta 88, 10000 Zagreb</item>
    </derivirana_varijabla>
  </DomainObject.Predmet.OstaliListFormatedWithAdressOIB>
  <DomainObject.Predmet.OstaliListNazivFormated>
    <izvorni_sadrzaj>
      <item>Željko Jerbić</item>
      <item>Petar Popović</item>
    </izvorni_sadrzaj>
    <derivirana_varijabla naziv="DomainObject.Predmet.OstaliListNazivFormated_1">
      <item>Željko Jerbić</item>
      <item>Petar Popović</item>
    </derivirana_varijabla>
  </DomainObject.Predmet.OstaliListNazivFormated>
  <DomainObject.Predmet.OstaliListNazivFormatedOIB>
    <izvorni_sadrzaj>
      <item>Željko Jerbić, OIB 50364717049</item>
      <item>Petar Popović, OIB 89375564266</item>
    </izvorni_sadrzaj>
    <derivirana_varijabla naziv="DomainObject.Predmet.OstaliListNazivFormatedOIB_1">
      <item>Željko Jerbić, OIB 50364717049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POZDERAC USLUGE j.d.o.o. za ugostiteljstvo i trgovinu</izvorni_sadrzaj>
    <derivirana_varijabla naziv="DomainObject.Predmet.ProtustrankaIDrugi_1">POZDERAC USLUGE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POZDERAC USLUGE j.d.o.o. za ugostiteljstvo i trgovinu, OIB 30216342051, Črnilovec 26 A, 10450 Jastrebarsko</izvorni_sadrzaj>
    <derivirana_varijabla naziv="DomainObject.Predmet.ProtustrankaIDrugiAdressOIB_1">POZDERAC USLUGE j.d.o.o. za ugostiteljstvo i trgovinu, OIB 30216342051, Črnilovec 26 A,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POZDERAC USLUGE j.d.o.o. za ugostiteljstvo i trgovinu</item>
      <item>Željko Jerbić</item>
      <item>Željko Jerbić</item>
      <item>Petar Popović</item>
    </izvorni_sadrzaj>
    <derivirana_varijabla naziv="DomainObject.Predmet.SudioniciListNaziv_1">
      <item>FINA Regionalni centar Zagreb</item>
      <item>POZDERAC USLUGE j.d.o.o. za ugostiteljstvo i trgovinu</item>
      <item>Željko Jerbić</item>
      <item>Željko Jerbić</item>
      <item>Petar Popović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POZDERAC USLUGE j.d.o.o. za ugostiteljstvo i trgovinu, OIB 30216342051, Črnilovec 26 A,10450 Jastrebarsko</item>
      <item>Željko Jerbić, OIB 50364717049, Vladimira Vlaisavljevića 10,10450 Jastrebarsko</item>
      <item>Željko Jerbić, OIB 50364717049, Vladimira Vlaisavljevića 10,10450 Jastrebarsko</item>
      <item>Petar Popović, OIB 89375564266, Maksimirska Cesta 88,10000 Zagreb</item>
    </izvorni_sadrzaj>
    <derivirana_varijabla naziv="DomainObject.Predmet.SudioniciListAdressOIB_1">
      <item>FINA Regionalni centar Zagreb, OIB 85821130368, Trg svibanjskih žrtava 1995. br. 1,10000 Zagreb</item>
      <item>POZDERAC USLUGE j.d.o.o. za ugostiteljstvo i trgovinu, OIB 30216342051, Črnilovec 26 A,10450 Jastrebarsko</item>
      <item>Željko Jerbić, OIB 50364717049, Vladimira Vlaisavljevića 10,10450 Jastrebarsko</item>
      <item>Željko Jerbić, OIB 50364717049, Vladimira Vlaisavljevića 10,10450 Jastrebarsko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30216342051</item>
      <item>, OIB 50364717049</item>
      <item>, OIB 50364717049</item>
      <item>, OIB 89375564266</item>
    </izvorni_sadrzaj>
    <derivirana_varijabla naziv="DomainObject.Predmet.SudioniciListNazivOIB_1">
      <item>, OIB 85821130368</item>
      <item>, OIB 30216342051</item>
      <item>, OIB 50364717049</item>
      <item>, OIB 50364717049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350</properties:Words>
  <properties:Characters>1828</properties:Characters>
  <properties:Lines>48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2016-11-28T12:14:00Z</dcterms:created>
  <dc:creator>Sudsko vijeće</dc:creator>
  <cp:lastModifiedBy>Kristina Švajger</cp:lastModifiedBy>
  <cp:lastPrinted>2016-11-28T12:19:00Z</cp:lastPrinted>
  <dcterms:modified xmlns:xsi="http://www.w3.org/2001/XMLSchema-instance" xsi:type="dcterms:W3CDTF">2016-11-28T12:19:00Z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