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9e9c" w14:paraId="cd49e9c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 SPORT JAKOVLJEVIĆ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Grab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Općina Gračac)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Grab 61/A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23396545429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 Slavko Jakovljević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 SPORT JAKOVLJEVIĆ </w:t>
      </w:r>
      <w:r w:rsidR="00BA430E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Grab (Općina Gračac), Grab 61/A,</w:t>
      </w:r>
      <w:r w:rsidR="00BA430E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23396545429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69F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B69F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B77670" w:rsidR="00B77670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Jadran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 SPORT JAKOVLJEVIĆ </w:t>
      </w:r>
      <w:r w:rsidR="00BA430E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Grab (Općina Gračac), Grab 61/A,</w:t>
      </w:r>
      <w:r w:rsidR="00BA430E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23396545429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BA430E">
        <w:rPr>
          <w:rFonts w:cs="Times New Roman" w:eastAsia="Calibri" w:hAnsi="Times New Roman" w:ascii="Times New Roman"/>
          <w:sz w:val="24"/>
          <w:szCs w:val="24"/>
        </w:rPr>
        <w:t>10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A430E">
        <w:rPr>
          <w:rFonts w:cs="Times New Roman" w:eastAsia="Calibri" w:hAnsi="Times New Roman" w:ascii="Times New Roman"/>
          <w:sz w:val="24"/>
          <w:szCs w:val="24"/>
        </w:rPr>
        <w:t>kolovoza</w:t>
      </w:r>
      <w:r w:rsidR="00FB3D8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2017. ovaj sud je rješenjem od </w:t>
      </w:r>
      <w:r w:rsidR="00BA430E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A430E">
        <w:rPr>
          <w:rFonts w:cs="Times New Roman" w:eastAsia="Calibri" w:hAnsi="Times New Roman" w:ascii="Times New Roman"/>
          <w:sz w:val="24"/>
          <w:szCs w:val="24"/>
        </w:rPr>
        <w:t>rujna 2</w:t>
      </w:r>
      <w:r w:rsidRPr="0060667D">
        <w:rPr>
          <w:rFonts w:cs="Times New Roman" w:eastAsia="Calibri" w:hAnsi="Times New Roman" w:ascii="Times New Roman"/>
          <w:sz w:val="24"/>
          <w:szCs w:val="24"/>
        </w:rPr>
        <w:t>01</w:t>
      </w:r>
      <w:r w:rsidR="00BA430E">
        <w:rPr>
          <w:rFonts w:cs="Times New Roman" w:eastAsia="Calibri" w:hAnsi="Times New Roman" w:ascii="Times New Roman"/>
          <w:sz w:val="24"/>
          <w:szCs w:val="24"/>
        </w:rPr>
        <w:t>7.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pokrenuo prethodni postupak radi utvrđivanja pretpostavki za otvaranje stečajnoga postupka nad uvodno označenim dužnikom.</w:t>
      </w:r>
    </w:p>
    <w:p w:rsidRDefault="00BA430E" w:rsidP="006B69FA" w:rsidR="00BA430E" w:rsidRPr="006B69F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Calibri" w:hAnsi="Times New Roman" w:ascii="Times New Roman"/>
          <w:sz w:val="24"/>
          <w:szCs w:val="24"/>
        </w:rPr>
        <w:t>3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 xml:space="preserve">listopada </w:t>
      </w:r>
      <w:r w:rsidRPr="00980BD9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980BD9">
        <w:rPr>
          <w:rFonts w:cs="Times New Roman" w:eastAsia="Calibri" w:hAnsi="Times New Roman" w:ascii="Times New Roman"/>
          <w:sz w:val="24"/>
          <w:szCs w:val="24"/>
        </w:rPr>
        <w:t>. direktor dužnika</w:t>
      </w:r>
      <w:r>
        <w:rPr>
          <w:rFonts w:cs="Times New Roman" w:eastAsia="Calibri" w:hAnsi="Times New Roman" w:ascii="Times New Roman"/>
          <w:sz w:val="24"/>
          <w:szCs w:val="24"/>
        </w:rPr>
        <w:t xml:space="preserve"> Slavko Jakovljević </w:t>
      </w:r>
      <w:r w:rsidRPr="00980BD9">
        <w:rPr>
          <w:rFonts w:cs="Times New Roman" w:eastAsia="Calibri" w:hAnsi="Times New Roman" w:ascii="Times New Roman"/>
          <w:sz w:val="24"/>
          <w:szCs w:val="24"/>
        </w:rPr>
        <w:t>je u bitnom nave</w:t>
      </w:r>
      <w:r>
        <w:rPr>
          <w:rFonts w:cs="Times New Roman" w:eastAsia="Calibri" w:hAnsi="Times New Roman" w:ascii="Times New Roman"/>
          <w:sz w:val="24"/>
          <w:szCs w:val="24"/>
        </w:rPr>
        <w:t>o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postoji stečajni razlog nesposobnosti dužnika za plaćanje dospjelih obveza prema vjerovnicima u iznosu od preko 26.000,00 kuna, da je osnovna djelatnost </w:t>
      </w:r>
      <w:r>
        <w:rPr>
          <w:rFonts w:cs="Times New Roman" w:eastAsia="Calibri" w:hAnsi="Times New Roman" w:ascii="Times New Roman"/>
          <w:sz w:val="24"/>
          <w:szCs w:val="24"/>
        </w:rPr>
        <w:lastRenderedPageBreak/>
        <w:t>dužnika bila održavanje i popravak motornih vozila koju je dužnik prestao obavljati još od blokade računa te da dužnik u svom vlasništvu nema imovinu unovčenjem koje bi se mogli podmiriti troškovi stečajno</w:t>
      </w:r>
      <w:r w:rsidR="006B69FA">
        <w:rPr>
          <w:rFonts w:cs="Times New Roman" w:eastAsia="Calibri" w:hAnsi="Times New Roman" w:ascii="Times New Roman"/>
          <w:sz w:val="24"/>
          <w:szCs w:val="24"/>
        </w:rPr>
        <w:t xml:space="preserve">g postupka i vjerovnici dužnika, a iz čega proizlazi postojanje </w:t>
      </w:r>
      <w:r w:rsidR="006B69FA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stečajnih razloga iz čl. 5. do 7. Stečajnog zakona (Narodne novine broj 71/15</w:t>
      </w:r>
      <w:r w:rsidR="006B69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104/17, u nastavku odluke: SZ) i nepostojanje imovine koja ulazi u stečajnu masu dužnika. </w:t>
      </w:r>
      <w:r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BA430E" w:rsidP="00BA430E" w:rsidR="00BA43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posl. br. gornji od 2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svibnja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A430E" w:rsidP="00BA430E" w:rsidR="00BA430E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13. 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navedene osobe nisu predujmile traženi iznos u određenom roku, to je primjenom odredbi čl. 132. st. 2., 3. i 5.  i čl. 129. st. 1. alineja 1. do 3. i st. 2. SZ-a, donesena odluka kao u točki I. do IV. izreke rješenja.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stečajnog upravitelja dužnika u predmetnom postupku obavljen metodom slučajnog odabira s liste A stečajnih upravitelja za područje nadležnosti ovog suda i to primjenom odredbe čl. 23. st. 3. u vez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 čl. 84. st. 1. i 432. SZ-a. </w:t>
      </w:r>
    </w:p>
    <w:p w:rsidRDefault="00BA430E" w:rsidP="00BA430E" w:rsidR="00BA430E" w:rsidRPr="006D69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7670" w:rsidP="00B77670" w:rsidR="00B7767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entar Split, Podružnica Zadar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 Ispostava 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Zadar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ovoga suda 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917171" w:rsidR="00B8172B">
      <w:pPr>
        <w:numPr>
          <w:ilvl w:val="0"/>
          <w:numId w:val="1"/>
        </w:numPr>
        <w:spacing w:lineRule="auto" w:line="240" w:after="0"/>
        <w:contextualSpacing/>
        <w:jc w:val="both"/>
      </w:pPr>
      <w:r w:rsidRPr="009171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0BC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BA430E">
          <w:rPr>
            <w:rFonts w:cs="Times New Roman" w:hAnsi="Times New Roman" w:ascii="Times New Roman"/>
            <w:sz w:val="24"/>
          </w:rPr>
          <w:t>360/2017-9</w:t>
        </w:r>
      </w:p>
    </w:sdtContent>
  </w:sdt>
  <w:p w:rsidRDefault="00750BC9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BA430E">
      <w:rPr>
        <w:rFonts w:cs="Times New Roman" w:hAnsi="Times New Roman" w:ascii="Times New Roman"/>
        <w:sz w:val="24"/>
      </w:rPr>
      <w:t>360</w:t>
    </w:r>
    <w:r>
      <w:rPr>
        <w:rFonts w:cs="Times New Roman" w:hAnsi="Times New Roman" w:ascii="Times New Roman"/>
        <w:sz w:val="24"/>
      </w:rPr>
      <w:t>/2017-</w:t>
    </w:r>
    <w:r w:rsidR="00BA430E">
      <w:rPr>
        <w:rFonts w:cs="Times New Roman" w:hAnsi="Times New Roman" w:ascii="Times New Roman"/>
        <w:sz w:val="24"/>
      </w:rPr>
      <w:t>9</w:t>
    </w:r>
  </w:p>
  <w:p w:rsidRDefault="00750BC9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6B69FA"/>
    <w:rsid w:val="00750BC9"/>
    <w:rsid w:val="00917171"/>
    <w:rsid w:val="00AB374E"/>
    <w:rsid w:val="00B77670"/>
    <w:rsid w:val="00B8172B"/>
    <w:rsid w:val="00BA430E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750B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B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0BC9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0BC9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0BC9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750B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B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0BC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0BC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0BC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SPORT JAKOVLJEVIĆ j.d.o.o. za održavanje i popravak motornih vozila</izvorni_sadrzaj>
    <derivirana_varijabla naziv="DomainObject.Predmet.ProtustrankaFormated_1">  AUTO SPORT JAKOVLJEVIĆ j.d.o.o. za održavanje i popravak motornih vozila</derivirana_varijabla>
  </DomainObject.Predmet.ProtustrankaFormated>
  <DomainObject.Predmet.ProtustrankaFormatedOIB>
    <izvorni_sadrzaj>  AUTO SPORT JAKOVLJEVIĆ j.d.o.o. za održavanje i popravak motornih vozila, OIB 23396545429</izvorni_sadrzaj>
    <derivirana_varijabla naziv="DomainObject.Predmet.ProtustrankaFormatedOIB_1">  AUTO SPORT JAKOVLJEVIĆ j.d.o.o. za održavanje i popravak motornih vozila, OIB 23396545429</derivirana_varijabla>
  </DomainObject.Predmet.ProtustrankaFormatedOIB>
  <DomainObject.Predmet.ProtustrankaFormatedWithAdress>
    <izvorni_sadrzaj> AUTO SPORT JAKOVLJEVIĆ j.d.o.o. za održavanje i popravak motornih vozila, Grab 61A, 23440 Grab</izvorni_sadrzaj>
    <derivirana_varijabla naziv="DomainObject.Predmet.ProtustrankaFormatedWithAdress_1"> AUTO SPORT JAKOVLJEVIĆ j.d.o.o. za održavanje i popravak motornih vozila, Grab 61A, 23440 Grab</derivirana_varijabla>
  </DomainObject.Predmet.ProtustrankaFormatedWithAdress>
  <DomainObject.Predmet.ProtustrankaFormatedWithAdressOIB>
    <izvorni_sadrzaj> AUTO SPORT JAKOVLJEVIĆ j.d.o.o. za održavanje i popravak motornih vozila, OIB 23396545429, Grab 61A, 23440 Grab</izvorni_sadrzaj>
    <derivirana_varijabla naziv="DomainObject.Predmet.ProtustrankaFormatedWithAdressOIB_1"> AUTO SPORT JAKOVLJEVIĆ j.d.o.o. za održavanje i popravak motornih vozila, OIB 23396545429, Grab 61A, 23440 Grab</derivirana_varijabla>
  </DomainObject.Predmet.ProtustrankaFormatedWithAdressOIB>
  <DomainObject.Predmet.ProtustrankaWithAdress>
    <izvorni_sadrzaj>AUTO SPORT JAKOVLJEVIĆ j.d.o.o. za održavanje i popravak motornih vozila Grab 61A, 23440 Grab</izvorni_sadrzaj>
    <derivirana_varijabla naziv="DomainObject.Predmet.ProtustrankaWithAdress_1">AUTO SPORT JAKOVLJEVIĆ j.d.o.o. za održavanje i popravak motornih vozila Grab 61A, 23440 Grab</derivirana_varijabla>
  </DomainObject.Predmet.ProtustrankaWithAdress>
  <DomainObject.Predmet.ProtustrankaWithAdressOIB>
    <izvorni_sadrzaj>AUTO SPORT JAKOVLJEVIĆ j.d.o.o. za održavanje i popravak motornih vozila, OIB 23396545429, Grab 61A, 23440 Grab</izvorni_sadrzaj>
    <derivirana_varijabla naziv="DomainObject.Predmet.ProtustrankaWithAdressOIB_1">AUTO SPORT JAKOVLJEVIĆ j.d.o.o. za održavanje i popravak motornih vozila, OIB 23396545429, Grab 61A, 23440 Grab</derivirana_varijabla>
  </DomainObject.Predmet.ProtustrankaWithAdressOIB>
  <DomainObject.Predmet.ProtustrankaNazivFormated>
    <izvorni_sadrzaj>AUTO SPORT JAKOVLJEVIĆ j.d.o.o. za održavanje i popravak motornih vozila</izvorni_sadrzaj>
    <derivirana_varijabla naziv="DomainObject.Predmet.ProtustrankaNazivFormated_1">AUTO SPORT JAKOVLJEVIĆ j.d.o.o. za održavanje i popravak motornih vozila</derivirana_varijabla>
  </DomainObject.Predmet.ProtustrankaNazivFormated>
  <DomainObject.Predmet.ProtustrankaNazivFormatedOIB>
    <izvorni_sadrzaj>AUTO SPORT JAKOVLJEVIĆ j.d.o.o. za održavanje i popravak motornih vozila, OIB 23396545429</izvorni_sadrzaj>
    <derivirana_varijabla naziv="DomainObject.Predmet.ProtustrankaNazivFormatedOIB_1">AUTO SPORT JAKOVLJEVIĆ j.d.o.o. za održavanje i popravak motornih vozila, OIB 23396545429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Slavko Jakovljević</izvorni_sadrzaj>
    <derivirana_varijabla naziv="DomainObject.Predmet.StrankaFormated_1">  FINA; Slavko Jakovljević</derivirana_varijabla>
  </DomainObject.Predmet.StrankaFormated>
  <DomainObject.Predmet.StrankaFormatedOIB>
    <izvorni_sadrzaj>  FINA, OIB 85821130368; Slavko Jakovljević, OIB 72893805330</izvorni_sadrzaj>
    <derivirana_varijabla naziv="DomainObject.Predmet.StrankaFormatedOIB_1">  FINA, OIB 85821130368; Slavko Jakovljević, OIB 72893805330</derivirana_varijabla>
  </DomainObject.Predmet.StrankaFormatedOIB>
  <DomainObject.Predmet.StrankaFormatedWithAdress>
    <izvorni_sadrzaj> FINA; Slavko Jakovljević, Grab 61 A, 23440 Grab</izvorni_sadrzaj>
    <derivirana_varijabla naziv="DomainObject.Predmet.StrankaFormatedWithAdress_1"> FINA; Slavko Jakovljević, Grab 61 A, 23440 Grab</derivirana_varijabla>
  </DomainObject.Predmet.StrankaFormatedWithAdress>
  <DomainObject.Predmet.StrankaFormatedWithAdressOIB>
    <izvorni_sadrzaj> FINA, OIB 85821130368; Slavko Jakovljević, OIB 72893805330, Grab 61 A, 23440 Grab</izvorni_sadrzaj>
    <derivirana_varijabla naziv="DomainObject.Predmet.StrankaFormatedWithAdressOIB_1"> FINA, OIB 85821130368; Slavko Jakovljević, OIB 72893805330, Grab 61 A, 23440 Grab</derivirana_varijabla>
  </DomainObject.Predmet.StrankaFormatedWithAdressOIB>
  <DomainObject.Predmet.StrankaWithAdress>
    <izvorni_sadrzaj>FINA ,Slavko Jakovljević Grab 61 A,23440 Grab</izvorni_sadrzaj>
    <derivirana_varijabla naziv="DomainObject.Predmet.StrankaWithAdress_1">FINA ,Slavko Jakovljević Grab 61 A,23440 Grab</derivirana_varijabla>
  </DomainObject.Predmet.StrankaWithAdress>
  <DomainObject.Predmet.StrankaWithAdressOIB>
    <izvorni_sadrzaj>FINA, OIB 85821130368,Slavko Jakovljević, OIB 72893805330, Grab 61 A,23440 Grab</izvorni_sadrzaj>
    <derivirana_varijabla naziv="DomainObject.Predmet.StrankaWithAdressOIB_1">FINA, OIB 85821130368,Slavko Jakovljević, OIB 72893805330, Grab 61 A,23440 Grab</derivirana_varijabla>
  </DomainObject.Predmet.StrankaWithAdressOIB>
  <DomainObject.Predmet.StrankaNazivFormated>
    <izvorni_sadrzaj>FINA,Slavko Jakovljević</izvorni_sadrzaj>
    <derivirana_varijabla naziv="DomainObject.Predmet.StrankaNazivFormated_1">FINA,Slavko Jakovljević</derivirana_varijabla>
  </DomainObject.Predmet.StrankaNazivFormated>
  <DomainObject.Predmet.StrankaNazivFormatedOIB>
    <izvorni_sadrzaj>FINA, OIB 85821130368,Slavko Jakovljević, OIB 72893805330</izvorni_sadrzaj>
    <derivirana_varijabla naziv="DomainObject.Predmet.StrankaNazivFormatedOIB_1">FINA, OIB 85821130368,Slavko Jakovljević, OIB 72893805330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26855.15</izvorni_sadrzaj>
    <derivirana_varijabla naziv="DomainObject.Predmet.TrenutnaVrijednost_1">26855.15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Slavko Jakovljević</item>
    </izvorni_sadrzaj>
    <derivirana_varijabla naziv="DomainObject.Predmet.StrankaListFormated_1">
      <item>FINA</item>
      <item>Slavko Jakovljević</item>
    </derivirana_varijabla>
  </DomainObject.Predmet.StrankaListFormated>
  <DomainObject.Predmet.StrankaListFormatedOIB>
    <izvorni_sadrzaj>
      <item>FINA, OIB 85821130368</item>
      <item>Slavko Jakovljević, OIB 72893805330</item>
    </izvorni_sadrzaj>
    <derivirana_varijabla naziv="DomainObject.Predmet.StrankaListFormatedOIB_1">
      <item>FINA, OIB 85821130368</item>
      <item>Slavko Jakovljević, OIB 72893805330</item>
    </derivirana_varijabla>
  </DomainObject.Predmet.StrankaListFormatedOIB>
  <DomainObject.Predmet.StrankaListFormatedWithAdress>
    <izvorni_sadrzaj>
      <item>FINA</item>
      <item>Slavko Jakovljević, Grab 61 A, 23440 Grab</item>
    </izvorni_sadrzaj>
    <derivirana_varijabla naziv="DomainObject.Predmet.StrankaListFormatedWithAdress_1">
      <item>FINA</item>
      <item>Slavko Jakovljević, Grab 61 A, 23440 Grab</item>
    </derivirana_varijabla>
  </DomainObject.Predmet.StrankaListFormatedWithAdress>
  <DomainObject.Predmet.StrankaListFormatedWithAdressOIB>
    <izvorni_sadrzaj>
      <item>FINA, OIB 85821130368</item>
      <item>Slavko Jakovljević, OIB 72893805330, Grab 61 A, 23440 Grab</item>
    </izvorni_sadrzaj>
    <derivirana_varijabla naziv="DomainObject.Predmet.StrankaListFormatedWithAdressOIB_1">
      <item>FINA, OIB 85821130368</item>
      <item>Slavko Jakovljević, OIB 72893805330, Grab 61 A, 23440 Grab</item>
    </derivirana_varijabla>
  </DomainObject.Predmet.StrankaListFormatedWithAdressOIB>
  <DomainObject.Predmet.StrankaListNazivFormated>
    <izvorni_sadrzaj>
      <item>FINA</item>
      <item>Slavko Jakovljević</item>
    </izvorni_sadrzaj>
    <derivirana_varijabla naziv="DomainObject.Predmet.StrankaListNazivFormated_1">
      <item>FINA</item>
      <item>Slavko Jakovljević</item>
    </derivirana_varijabla>
  </DomainObject.Predmet.StrankaListNazivFormated>
  <DomainObject.Predmet.StrankaListNazivFormatedOIB>
    <izvorni_sadrzaj>
      <item>FINA, OIB 85821130368</item>
      <item>Slavko Jakovljević, OIB 72893805330</item>
    </izvorni_sadrzaj>
    <derivirana_varijabla naziv="DomainObject.Predmet.StrankaListNazivFormatedOIB_1">
      <item>FINA, OIB 85821130368</item>
      <item>Slavko Jakovljević, OIB 72893805330</item>
    </derivirana_varijabla>
  </DomainObject.Predmet.StrankaListNazivFormatedOIB>
  <DomainObject.Predmet.ProtuStrankaListFormated>
    <izvorni_sadrzaj>
      <item>AUTO SPORT JAKOVLJEVIĆ j.d.o.o. za održavanje i popravak motornih vozila</item>
    </izvorni_sadrzaj>
    <derivirana_varijabla naziv="DomainObject.Predmet.ProtuStrankaListFormated_1">
      <item>AUTO SPORT JAKOVLJEVIĆ j.d.o.o. za održavanje i popravak motornih vozila</item>
    </derivirana_varijabla>
  </DomainObject.Predmet.ProtuStrankaListFormated>
  <DomainObject.Predmet.ProtuStrankaListFormatedOIB>
    <izvorni_sadrzaj>
      <item>AUTO SPORT JAKOVLJEVIĆ j.d.o.o. za održavanje i popravak motornih vozila, OIB 23396545429</item>
    </izvorni_sadrzaj>
    <derivirana_varijabla naziv="DomainObject.Predmet.ProtuStrankaListFormatedOIB_1">
      <item>AUTO SPORT JAKOVLJEVIĆ j.d.o.o. za održavanje i popravak motornih vozila, OIB 23396545429</item>
    </derivirana_varijabla>
  </DomainObject.Predmet.ProtuStrankaListFormatedOIB>
  <DomainObject.Predmet.ProtuStrankaListFormatedWithAdress>
    <izvorni_sadrzaj>
      <item>AUTO SPORT JAKOVLJEVIĆ j.d.o.o. za održavanje i popravak motornih vozila, Grab 61A, 23440 Grab</item>
    </izvorni_sadrzaj>
    <derivirana_varijabla naziv="DomainObject.Predmet.ProtuStrankaListFormatedWithAdress_1">
      <item>AUTO SPORT JAKOVLJEVIĆ j.d.o.o. za održavanje i popravak motornih vozila, Grab 61A, 23440 Grab</item>
    </derivirana_varijabla>
  </DomainObject.Predmet.ProtuStrankaListFormatedWithAdress>
  <DomainObject.Predmet.ProtuStrankaListFormatedWithAdressOIB>
    <izvorni_sadrzaj>
      <item>AUTO SPORT JAKOVLJEVIĆ j.d.o.o. za održavanje i popravak motornih vozila, OIB 23396545429, Grab 61A, 23440 Grab</item>
    </izvorni_sadrzaj>
    <derivirana_varijabla naziv="DomainObject.Predmet.ProtuStrankaListFormatedWithAdressOIB_1">
      <item>AUTO SPORT JAKOVLJEVIĆ j.d.o.o. za održavanje i popravak motornih vozila, OIB 23396545429, Grab 61A, 23440 Grab</item>
    </derivirana_varijabla>
  </DomainObject.Predmet.ProtuStrankaListFormatedWithAdressOIB>
  <DomainObject.Predmet.ProtuStrankaListNazivFormated>
    <izvorni_sadrzaj>
      <item>AUTO SPORT JAKOVLJEVIĆ j.d.o.o. za održavanje i popravak motornih vozila</item>
    </izvorni_sadrzaj>
    <derivirana_varijabla naziv="DomainObject.Predmet.ProtuStrankaListNazivFormated_1">
      <item>AUTO SPORT JAKOVLJEVIĆ j.d.o.o. za održavanje i popravak motornih vozila</item>
    </derivirana_varijabla>
  </DomainObject.Predmet.ProtuStrankaListNazivFormated>
  <DomainObject.Predmet.ProtuStrankaListNazivFormatedOIB>
    <izvorni_sadrzaj>
      <item>AUTO SPORT JAKOVLJEVIĆ j.d.o.o. za održavanje i popravak motornih vozila, OIB 23396545429</item>
    </izvorni_sadrzaj>
    <derivirana_varijabla naziv="DomainObject.Predmet.ProtuStrankaListNazivFormatedOIB_1">
      <item>AUTO SPORT JAKOVLJEVIĆ j.d.o.o. za održavanje i popravak motornih vozila, OIB 23396545429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SPORT JAKOVLJEVIĆ j.d.o.o. za održavanje i popravak motornih vozila</izvorni_sadrzaj>
    <derivirana_varijabla naziv="DomainObject.Predmet.ProtustrankaIDrugi_1">AUTO SPORT JAKOVLJEVIĆ j.d.o.o. za održavanje i popravak motornih vozila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SPORT JAKOVLJEVIĆ j.d.o.o. za održavanje i popravak motornih vozila, OIB 23396545429, Grab 61A, 23440 Grab</izvorni_sadrzaj>
    <derivirana_varijabla naziv="DomainObject.Predmet.ProtustrankaIDrugiAdressOIB_1">AUTO SPORT JAKOVLJEVIĆ j.d.o.o. za održavanje i popravak motornih vozila, OIB 23396545429, Grab 61A,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 JAKOVLJEVIĆ j.d.o.o. za održavanje i popravak motornih vozila</item>
      <item>Slavko Jakovljević</item>
    </izvorni_sadrzaj>
    <derivirana_varijabla naziv="DomainObject.Predmet.SudioniciListNaziv_1">
      <item>FINA</item>
      <item>AUTO SPORT JAKOVLJEVIĆ j.d.o.o. za održavanje i popravak motornih vozila</item>
      <item>Slavko Jakovljević</item>
    </derivirana_varijabla>
  </DomainObject.Predmet.SudioniciListNaziv>
  <DomainObject.Predmet.SudioniciListAdressOIB>
    <izvorni_sadrzaj>
      <item>FINA, OIB 85821130368</item>
      <item>AUTO SPORT JAKOVLJEVIĆ j.d.o.o. za održavanje i popravak motornih vozila, OIB 23396545429, Grab 61A,23440 Grab</item>
      <item>Slavko Jakovljević, OIB 72893805330, Grab 61 A,23440 Grab</item>
    </izvorni_sadrzaj>
    <derivirana_varijabla naziv="DomainObject.Predmet.SudioniciListAdressOIB_1">
      <item>FINA, OIB 85821130368</item>
      <item>AUTO SPORT JAKOVLJEVIĆ j.d.o.o. za održavanje i popravak motornih vozila, OIB 23396545429, Grab 61A,23440 Grab</item>
      <item>Slavko Jakovljević, OIB 72893805330, Grab 61 A,23440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23396545429</item>
      <item>, OIB 72893805330</item>
    </izvorni_sadrzaj>
    <derivirana_varijabla naziv="DomainObject.Predmet.SudioniciListNazivOIB_1">
      <item>, OIB 85821130368</item>
      <item>, OIB 23396545429</item>
      <item>, OIB 72893805330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831</properties:Words>
  <properties:Characters>4516</properties:Characters>
  <properties:Lines>96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Tina Grgas</cp:lastModifiedBy>
  <cp:lastPrinted>2018-06-26T08:58:00Z</cp:lastPrinted>
  <dcterms:modified xmlns:xsi="http://www.w3.org/2001/XMLSchema-instance" xsi:type="dcterms:W3CDTF">2018-06-26T08:59:00Z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(St-360-2017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