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6eb51" w14:paraId="576eb51" w:rsidRDefault="007B6FB9" w:rsidP="004F3643" w:rsidR="004F3643" w:rsidRPr="009B4788">
      <w:pPr>
        <w15:collapsed w:val="false"/>
      </w:pPr>
      <w:bookmarkStart w:name="_GoBack" w:id="0"/>
      <w:bookmarkEnd w:id="0"/>
      <w:r w:rsidRPr="009B4788">
        <w:t xml:space="preserve">  </w:t>
      </w:r>
      <w:r w:rsidR="00E62189">
        <w:t xml:space="preserve">          </w:t>
      </w:r>
      <w:r w:rsidR="004F3643" w:rsidRPr="009B4788">
        <w:t xml:space="preserve">       </w:t>
      </w:r>
      <w:r w:rsidR="004F3643" w:rsidRPr="009B4788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3643" w:rsidRPr="009B4788">
        <w:t xml:space="preserve">                                                          </w:t>
      </w:r>
    </w:p>
    <w:p w:rsidRDefault="004F3643" w:rsidP="004F3643" w:rsidR="004F3643" w:rsidRPr="009B4788">
      <w:r w:rsidRPr="009B4788">
        <w:t xml:space="preserve"> </w:t>
      </w:r>
      <w:r w:rsidR="00E62189">
        <w:t xml:space="preserve">   </w:t>
      </w:r>
      <w:r w:rsidRPr="009B4788">
        <w:t xml:space="preserve">REPUBLIKA HRVATSKA </w:t>
      </w:r>
      <w:r w:rsidRPr="009B4788">
        <w:tab/>
      </w:r>
      <w:r w:rsidRPr="009B4788">
        <w:tab/>
      </w:r>
      <w:r w:rsidRPr="009B4788">
        <w:tab/>
      </w:r>
      <w:r w:rsidRPr="009B4788">
        <w:tab/>
      </w:r>
      <w:r w:rsidRPr="009B4788">
        <w:tab/>
      </w:r>
    </w:p>
    <w:p w:rsidRDefault="004F3643" w:rsidP="004F3643" w:rsidR="004F3643" w:rsidRPr="009B4788">
      <w:r w:rsidRPr="009B4788">
        <w:t xml:space="preserve"> TRGOVAČKI SUD U PAZINU</w:t>
      </w:r>
    </w:p>
    <w:p w:rsidRDefault="00E62189" w:rsidP="00B40E8F" w:rsidR="004F3643" w:rsidRPr="009B4788">
      <w:r>
        <w:t xml:space="preserve">   </w:t>
      </w:r>
      <w:r w:rsidR="004F3643" w:rsidRPr="009B4788">
        <w:t xml:space="preserve"> </w:t>
      </w:r>
      <w:r>
        <w:t xml:space="preserve"> </w:t>
      </w:r>
      <w:r w:rsidR="004F3643" w:rsidRPr="009B4788">
        <w:t>52000 PAZIN, Dršćevka 1</w:t>
      </w:r>
      <w:r w:rsidR="004F3643" w:rsidRPr="009B4788">
        <w:tab/>
      </w:r>
      <w:r w:rsidR="004F3643" w:rsidRPr="009B4788">
        <w:tab/>
      </w:r>
      <w:r w:rsidR="004F3643" w:rsidRPr="009B4788">
        <w:tab/>
      </w:r>
      <w:r w:rsidR="004F3643" w:rsidRPr="009B4788">
        <w:tab/>
      </w:r>
      <w:r w:rsidR="004F3643" w:rsidRPr="009B4788">
        <w:tab/>
        <w:t xml:space="preserve">        </w:t>
      </w:r>
      <w:r w:rsidR="004F3643" w:rsidRPr="009B4788">
        <w:tab/>
      </w:r>
      <w:r w:rsidR="004F3643" w:rsidRPr="009B4788">
        <w:tab/>
      </w:r>
      <w:r w:rsidR="004F3643" w:rsidRPr="009B4788">
        <w:tab/>
        <w:t xml:space="preserve">         </w:t>
      </w:r>
      <w:r w:rsidR="004F3643" w:rsidRPr="009B4788">
        <w:tab/>
      </w:r>
      <w:r w:rsidR="004F3643" w:rsidRPr="009B4788">
        <w:tab/>
      </w:r>
      <w:r w:rsidR="004F3643" w:rsidRPr="009B4788">
        <w:tab/>
      </w:r>
      <w:r w:rsidR="004F3643" w:rsidRPr="009B4788">
        <w:tab/>
      </w:r>
      <w:r w:rsidR="004F3643" w:rsidRPr="009B4788">
        <w:tab/>
        <w:t xml:space="preserve">                       </w:t>
      </w:r>
    </w:p>
    <w:p w:rsidRDefault="004F3643" w:rsidP="009B4788" w:rsidR="004F3643" w:rsidRPr="009B4788">
      <w:pPr>
        <w:ind w:firstLine="708"/>
        <w:jc w:val="both"/>
      </w:pPr>
      <w:r w:rsidRPr="009B4788">
        <w:t xml:space="preserve">Trgovački sud u Pazinu, po sucu </w:t>
      </w:r>
      <w:r w:rsidR="00BB2EEE" w:rsidRPr="009B4788">
        <w:t>Ivanu Dujiću</w:t>
      </w:r>
      <w:r w:rsidRPr="009B4788">
        <w:t xml:space="preserve">, u postupku po prijedlogu dužnika </w:t>
      </w:r>
      <w:r w:rsidR="009B4788" w:rsidRPr="009B4788">
        <w:t>SISTERS d</w:t>
      </w:r>
      <w:r w:rsidR="00E62189">
        <w:t>.o.o. Novigrad, Ulica Murvi 80,</w:t>
      </w:r>
      <w:r w:rsidR="009B4788" w:rsidRPr="009B4788">
        <w:t xml:space="preserve"> OIB 09235810668, </w:t>
      </w:r>
      <w:r w:rsidRPr="009B4788">
        <w:t xml:space="preserve">za otvaranje predstečajnog postupka, </w:t>
      </w:r>
      <w:r w:rsidR="009B4788" w:rsidRPr="009B4788">
        <w:t>20</w:t>
      </w:r>
      <w:r w:rsidRPr="009B4788">
        <w:t xml:space="preserve">. </w:t>
      </w:r>
      <w:r w:rsidR="009B4788" w:rsidRPr="009B4788">
        <w:t>listopada 2017</w:t>
      </w:r>
      <w:r w:rsidRPr="009B4788">
        <w:t>. donio je slijedeći</w:t>
      </w:r>
    </w:p>
    <w:p w:rsidRDefault="004F3643" w:rsidP="004F3643" w:rsidR="004F3643" w:rsidRPr="009B4788"/>
    <w:p w:rsidRDefault="004F3643" w:rsidP="004F3643" w:rsidR="004F3643" w:rsidRPr="009B4788">
      <w:pPr>
        <w:jc w:val="center"/>
      </w:pPr>
      <w:r w:rsidRPr="009B4788">
        <w:t xml:space="preserve">Z A K LJ U Č A K </w:t>
      </w:r>
    </w:p>
    <w:p w:rsidRDefault="004F3643" w:rsidP="004F3643" w:rsidR="004F3643" w:rsidRPr="009B4788"/>
    <w:p w:rsidRDefault="00E83B48" w:rsidP="00B40E8F" w:rsidR="004F3643" w:rsidRPr="009B4788">
      <w:pPr>
        <w:jc w:val="both"/>
      </w:pPr>
      <w:r w:rsidRPr="009B4788">
        <w:t xml:space="preserve"> </w:t>
      </w:r>
      <w:r w:rsidRPr="009B4788">
        <w:tab/>
      </w:r>
      <w:r w:rsidR="004F3643" w:rsidRPr="009B4788">
        <w:t xml:space="preserve">Nalaže se dužniku </w:t>
      </w:r>
      <w:r w:rsidR="009B4788" w:rsidRPr="009B4788">
        <w:t>SISTERS d.</w:t>
      </w:r>
      <w:r w:rsidR="00E62189">
        <w:t xml:space="preserve">o.o. Novigrad, Ulica Murvi 80, </w:t>
      </w:r>
      <w:r w:rsidR="009B4788" w:rsidRPr="009B4788">
        <w:t>OIB 09235810668</w:t>
      </w:r>
      <w:r w:rsidR="00B40E8F" w:rsidRPr="009B4788">
        <w:t>, da u roku od osam</w:t>
      </w:r>
      <w:r w:rsidR="004F3643" w:rsidRPr="009B4788">
        <w:t xml:space="preserve"> dana od </w:t>
      </w:r>
      <w:r w:rsidR="00B40E8F" w:rsidRPr="009B4788">
        <w:t xml:space="preserve">dostave (koja se, sukladno čl. 12. Stečajnog zakona, dalje: SZ,  smatra obavljenom istekom osmoga dana od dana objave pismena na mrežnoj stranici e-Oglasna ploča sudova) </w:t>
      </w:r>
      <w:r w:rsidR="004F3643" w:rsidRPr="009B4788">
        <w:t>ovog zaključka dostavi</w:t>
      </w:r>
      <w:r w:rsidRPr="009B4788">
        <w:t xml:space="preserve"> s</w:t>
      </w:r>
      <w:r w:rsidR="00B40E8F" w:rsidRPr="009B4788">
        <w:t>udu</w:t>
      </w:r>
      <w:r w:rsidR="004F3643" w:rsidRPr="009B4788">
        <w:t xml:space="preserve">: </w:t>
      </w:r>
    </w:p>
    <w:p w:rsidRDefault="004F3643" w:rsidP="004F3643" w:rsidR="004F3643" w:rsidRPr="009B4788">
      <w:pPr>
        <w:jc w:val="both"/>
      </w:pPr>
      <w:r w:rsidRPr="009B4788">
        <w:tab/>
        <w:t xml:space="preserve">- </w:t>
      </w:r>
      <w:r w:rsidR="00B40E8F" w:rsidRPr="009B4788">
        <w:t xml:space="preserve"> </w:t>
      </w:r>
      <w:r w:rsidR="00BB2EEE" w:rsidRPr="009B4788">
        <w:t>popis imovine i obveza dužnika sa sadržajem iz čl. 17. S</w:t>
      </w:r>
      <w:r w:rsidR="00B40E8F" w:rsidRPr="009B4788">
        <w:t>Z-a</w:t>
      </w:r>
      <w:r w:rsidRPr="009B4788">
        <w:t>,</w:t>
      </w:r>
    </w:p>
    <w:p w:rsidRDefault="004F3643" w:rsidP="004F3643" w:rsidR="004F3643" w:rsidRPr="009B4788">
      <w:pPr>
        <w:jc w:val="both"/>
      </w:pPr>
      <w:r w:rsidRPr="009B4788">
        <w:tab/>
        <w:t>- financijske izvještaje u skladu sa Zakonom o računovodstvu koji nisu stariji od 3 mjeseca od dana podnošenja prijedloga za otvaranje predstečajnog postupka, s time da se usporedni podaci u financijskim izvještajima iskazuju sa stanjem na dan godišnjih financijskih izvještaja prethodne godine, odnosno evidencije koje vode u skladu s poreznim propisima ako je dužnik obveznik poreza na dohodak,</w:t>
      </w:r>
    </w:p>
    <w:p w:rsidRDefault="004F3643" w:rsidP="004F3643" w:rsidR="004F3643" w:rsidRPr="009B4788">
      <w:pPr>
        <w:jc w:val="both"/>
      </w:pPr>
      <w:r w:rsidRPr="009B4788">
        <w:tab/>
        <w:t>- opis pregovora s vjerovnicima, ako su prethodili prijedlogu za otvaranje predstečajnog postupka, uključujući i potrebne obavijesti dostavljene vjerovnicima koji sudjeluju u postupku,</w:t>
      </w:r>
    </w:p>
    <w:p w:rsidRDefault="004F3643" w:rsidP="004F3643" w:rsidR="004F3643" w:rsidRPr="009B4788">
      <w:pPr>
        <w:jc w:val="both"/>
      </w:pPr>
      <w:r w:rsidRPr="009B4788">
        <w:tab/>
        <w:t>- dokaz o ukupnoj aktivi i dokaz o ukupnom prihodu za prethodnu godinu i broju zaposlenih na zadnji dan u mjesecu koji prethodi danu podnošenja prijedloga,</w:t>
      </w:r>
    </w:p>
    <w:p w:rsidRDefault="004F3643" w:rsidP="004F3643" w:rsidR="004F3643" w:rsidRPr="009B4788">
      <w:pPr>
        <w:jc w:val="both"/>
      </w:pPr>
      <w:r w:rsidRPr="009B4788">
        <w:tab/>
        <w:t>- plan restrukturiranja, sa sadržajem propisan</w:t>
      </w:r>
      <w:r w:rsidR="00BB2EEE" w:rsidRPr="009B4788">
        <w:t>im</w:t>
      </w:r>
      <w:r w:rsidRPr="009B4788">
        <w:t xml:space="preserve"> odredbom čl. 27. SZ-a,</w:t>
      </w:r>
    </w:p>
    <w:p w:rsidRDefault="00E83B48" w:rsidP="00E83B48" w:rsidR="00E83B48" w:rsidRPr="009B4788">
      <w:pPr>
        <w:jc w:val="both"/>
      </w:pPr>
      <w:r w:rsidRPr="009B4788">
        <w:tab/>
        <w:t>jer će u protivnom prijedlog dužnika za otvaranje predstečajnog postupka biti odbačen kao nedopušten (čl. 31. st. 3. SZ-a).</w:t>
      </w:r>
    </w:p>
    <w:p w:rsidRDefault="004F3643" w:rsidP="004F3643" w:rsidR="004F3643" w:rsidRPr="009B4788">
      <w:pPr>
        <w:jc w:val="center"/>
      </w:pPr>
    </w:p>
    <w:p w:rsidRDefault="004F3643" w:rsidP="004F3643" w:rsidR="004F3643">
      <w:pPr>
        <w:jc w:val="center"/>
      </w:pPr>
      <w:r w:rsidRPr="009B4788">
        <w:t xml:space="preserve">U Pazinu, </w:t>
      </w:r>
      <w:r w:rsidR="009B4788" w:rsidRPr="009B4788">
        <w:t>20</w:t>
      </w:r>
      <w:r w:rsidR="00E83B48" w:rsidRPr="009B4788">
        <w:t xml:space="preserve">. </w:t>
      </w:r>
      <w:r w:rsidR="009B4788" w:rsidRPr="009B4788">
        <w:t>listopada</w:t>
      </w:r>
      <w:r w:rsidRPr="009B4788">
        <w:t xml:space="preserve"> 201</w:t>
      </w:r>
      <w:r w:rsidR="009B4788" w:rsidRPr="009B4788">
        <w:t>7</w:t>
      </w:r>
      <w:r w:rsidRPr="009B4788">
        <w:t xml:space="preserve">. </w:t>
      </w:r>
    </w:p>
    <w:p w:rsidRDefault="00E62189" w:rsidP="004F3643" w:rsidR="00E62189" w:rsidRPr="009B4788">
      <w:pPr>
        <w:jc w:val="center"/>
      </w:pPr>
    </w:p>
    <w:p w:rsidRDefault="004F3643" w:rsidP="004F3643" w:rsidR="004F3643" w:rsidRPr="009B4788">
      <w:pPr>
        <w:ind w:firstLine="708" w:left="4248"/>
      </w:pPr>
      <w:r w:rsidRPr="009B4788">
        <w:t xml:space="preserve">        </w:t>
      </w:r>
      <w:r w:rsidRPr="009B4788">
        <w:tab/>
      </w:r>
      <w:r w:rsidRPr="009B4788">
        <w:tab/>
      </w:r>
      <w:r w:rsidRPr="009B4788">
        <w:tab/>
        <w:t xml:space="preserve">Stečajni sudac </w:t>
      </w:r>
    </w:p>
    <w:p w:rsidRDefault="004F3643" w:rsidP="004F3643" w:rsidR="00B40E8F" w:rsidRPr="009B4788">
      <w:pPr>
        <w:ind w:firstLine="708" w:left="4248"/>
      </w:pPr>
      <w:r w:rsidRPr="009B4788">
        <w:tab/>
        <w:t xml:space="preserve">          </w:t>
      </w:r>
    </w:p>
    <w:p w:rsidRDefault="00B40E8F" w:rsidP="004F3643" w:rsidR="004F3643" w:rsidRPr="009B4788">
      <w:pPr>
        <w:ind w:firstLine="708" w:left="4248"/>
      </w:pPr>
      <w:r w:rsidRPr="009B4788">
        <w:tab/>
      </w:r>
      <w:r w:rsidRPr="009B4788">
        <w:tab/>
        <w:t xml:space="preserve">               Ivan Dujić</w:t>
      </w:r>
      <w:r w:rsidR="0081268E">
        <w:t>, v.r.</w:t>
      </w:r>
    </w:p>
    <w:p w:rsidRDefault="004F3643" w:rsidP="004F3643" w:rsidR="004F3643" w:rsidRPr="009B4788">
      <w:pPr>
        <w:ind w:firstLine="708" w:left="4248"/>
      </w:pPr>
    </w:p>
    <w:p w:rsidRDefault="004F3643" w:rsidP="004F3643" w:rsidR="004F3643" w:rsidRPr="009B4788">
      <w:pPr>
        <w:jc w:val="both"/>
      </w:pPr>
    </w:p>
    <w:p w:rsidRDefault="004F3643" w:rsidP="004F3643" w:rsidR="004F3643" w:rsidRPr="009B4788">
      <w:r w:rsidRPr="009B4788">
        <w:t>UPUTA O PRAVNOM LIJEKU:</w:t>
      </w:r>
    </w:p>
    <w:p w:rsidRDefault="004F3643" w:rsidP="004F3643" w:rsidR="004F3643" w:rsidRPr="009B4788">
      <w:r w:rsidRPr="009B4788">
        <w:t xml:space="preserve">Protiv </w:t>
      </w:r>
      <w:r w:rsidR="00B40E8F" w:rsidRPr="009B4788">
        <w:t xml:space="preserve">ovog </w:t>
      </w:r>
      <w:r w:rsidRPr="009B4788">
        <w:t>zaključka nije dopuštena žalba (čl. 19. st. 7. S</w:t>
      </w:r>
      <w:r w:rsidR="00B40E8F" w:rsidRPr="009B4788">
        <w:t>Z-a</w:t>
      </w:r>
      <w:r w:rsidRPr="009B4788">
        <w:t>).</w:t>
      </w:r>
    </w:p>
    <w:p w:rsidRDefault="004F3643" w:rsidP="004F3643" w:rsidR="004F3643" w:rsidRPr="009B4788"/>
    <w:p w:rsidRDefault="004F3643" w:rsidP="004F3643" w:rsidR="004F3643" w:rsidRPr="009B4788">
      <w:r w:rsidRPr="009B4788">
        <w:t>DNA:</w:t>
      </w:r>
    </w:p>
    <w:p w:rsidRDefault="00B40E8F" w:rsidR="00B40E8F" w:rsidRPr="009B4788">
      <w:r w:rsidRPr="009B4788">
        <w:t>- e-Oglasna ploča sudova (čl. 12. SZ-a)</w:t>
      </w:r>
    </w:p>
    <w:p w:rsidRDefault="004F3643" w:rsidR="00500701" w:rsidRPr="009B4788">
      <w:r w:rsidRPr="009B4788">
        <w:t>- dužnik</w:t>
      </w:r>
      <w:r w:rsidR="00B40E8F" w:rsidRPr="009B4788">
        <w:t>u</w:t>
      </w:r>
    </w:p>
    <w:p w:rsidRDefault="00B40E8F" w:rsidR="00B40E8F" w:rsidRPr="009B4788"/>
    <w:p w:rsidRDefault="00B40E8F" w:rsidR="00B40E8F" w:rsidRPr="009B4788">
      <w:r w:rsidRPr="009B4788">
        <w:t>R.</w:t>
      </w:r>
    </w:p>
    <w:p w:rsidRDefault="009B4788" w:rsidR="00B40E8F" w:rsidRPr="009B4788">
      <w:r w:rsidRPr="009B4788">
        <w:t>kalendirati 2</w:t>
      </w:r>
      <w:r w:rsidR="00B40E8F" w:rsidRPr="009B4788">
        <w:t>0 dana</w:t>
      </w:r>
    </w:p>
    <w:sectPr w:rsidSect="00E62189" w:rsidR="00B40E8F" w:rsidRPr="009B4788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563" w:rsidR="005E6563">
      <w:r>
        <w:separator/>
      </w:r>
    </w:p>
  </w:endnote>
  <w:endnote w:id="0" w:type="continuationSeparator">
    <w:p w:rsidRDefault="005E6563" w:rsidR="005E65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563" w:rsidR="005E6563">
      <w:r>
        <w:separator/>
      </w:r>
    </w:p>
  </w:footnote>
  <w:footnote w:id="0" w:type="continuationSeparator">
    <w:p w:rsidRDefault="005E6563" w:rsidR="005E65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3B48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68E" w:rsidR="00FF3A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3B48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47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3B48" w:rsidR="00FF3AEB">
    <w:pPr>
      <w:pStyle w:val="Zaglavlje"/>
      <w:rPr>
        <w:color w:val="FF0000"/>
      </w:rPr>
    </w:pPr>
    <w:r>
      <w:tab/>
    </w:r>
    <w:r>
      <w:tab/>
      <w:t>Posl.br.: 2 St-662</w:t>
    </w:r>
    <w:r w:rsidRPr="005C1710">
      <w:t>/1</w:t>
    </w:r>
    <w:r>
      <w:t>6</w:t>
    </w:r>
    <w:r w:rsidRPr="005C1710">
      <w:t>-</w:t>
    </w:r>
    <w:r>
      <w:t>3</w:t>
    </w:r>
  </w:p>
  <w:p w:rsidRDefault="00E83B48" w:rsidR="00181784">
    <w:pPr>
      <w:pStyle w:val="Zaglavlje"/>
    </w:pPr>
    <w:r>
      <w:tab/>
    </w:r>
    <w:r>
      <w:tab/>
    </w:r>
  </w:p>
  <w:p w:rsidRDefault="0081268E" w:rsidR="0018178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EEE" w:rsidR="00BB2EEE">
    <w:pPr>
      <w:pStyle w:val="Zaglavlje"/>
    </w:pPr>
    <w:r>
      <w:tab/>
    </w:r>
    <w:r>
      <w:tab/>
      <w:t>10 St-</w:t>
    </w:r>
    <w:r w:rsidR="009B4788">
      <w:t>580/</w:t>
    </w:r>
    <w:r w:rsidR="00E62189">
      <w:t>20</w:t>
    </w:r>
    <w:r w:rsidR="009B4788">
      <w:t>17</w:t>
    </w:r>
    <w:r w:rsidRPr="00BB2EEE">
      <w:t>-</w:t>
    </w:r>
    <w:r w:rsidR="00E62189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3643"/>
    <w:rsid w:val="00181B7B"/>
    <w:rsid w:val="004F3643"/>
    <w:rsid w:val="00554328"/>
    <w:rsid w:val="00576963"/>
    <w:rsid w:val="005E6563"/>
    <w:rsid w:val="00643874"/>
    <w:rsid w:val="006A67D6"/>
    <w:rsid w:val="007B6FB9"/>
    <w:rsid w:val="0081268E"/>
    <w:rsid w:val="00850BD3"/>
    <w:rsid w:val="00985388"/>
    <w:rsid w:val="009B4788"/>
    <w:rsid w:val="009E7158"/>
    <w:rsid w:val="00B40E8F"/>
    <w:rsid w:val="00BB2EEE"/>
    <w:rsid w:val="00BE7031"/>
    <w:rsid w:val="00E62189"/>
    <w:rsid w:val="00E83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3B4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F36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F364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F3643"/>
  </w:style>
  <w:style w:styleId="Tekstbalonia" w:type="paragraph">
    <w:name w:val="Balloon Text"/>
    <w:basedOn w:val="Normal"/>
    <w:link w:val="TekstbaloniaChar"/>
    <w:uiPriority w:val="99"/>
    <w:semiHidden/>
    <w:unhideWhenUsed/>
    <w:rsid w:val="004F36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3643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2E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2EE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26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26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26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26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26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3B4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F36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F364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F3643"/>
  </w:style>
  <w:style w:styleId="Tekstbalonia" w:type="paragraph">
    <w:name w:val="Balloon Text"/>
    <w:basedOn w:val="Normal"/>
    <w:link w:val="TekstbaloniaChar"/>
    <w:uiPriority w:val="99"/>
    <w:semiHidden/>
    <w:unhideWhenUsed/>
    <w:rsid w:val="004F36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3643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2E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2EE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26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26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26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26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26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St-580/2017</izvorni_sadrzaj>
    <derivirana_varijabla naziv="DomainObject.Predmet.OznakaBroj_1">St-580/2017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SISTERS d.o.o. NOVIGRAD</izvorni_sadrzaj>
    <derivirana_varijabla naziv="DomainObject.Predmet.ProtustrankaFormated_1">  SISTERS d.o.o. NOVIGRAD</derivirana_varijabla>
  </DomainObject.Predmet.ProtustrankaFormated>
  <DomainObject.Predmet.ProtustrankaFormatedOIB>
    <izvorni_sadrzaj>  SISTERS d.o.o. NOVIGRAD, OIB 09235810668</izvorni_sadrzaj>
    <derivirana_varijabla naziv="DomainObject.Predmet.ProtustrankaFormatedOIB_1">  SISTERS d.o.o. NOVIGRAD, OIB 09235810668</derivirana_varijabla>
  </DomainObject.Predmet.ProtustrankaFormatedOIB>
  <DomainObject.Predmet.ProtustrankaFormatedWithAdress>
    <izvorni_sadrzaj> SISTERS d.o.o. NOVIGRAD, Ulica Murvi 80, 52466 Novigrad</izvorni_sadrzaj>
    <derivirana_varijabla naziv="DomainObject.Predmet.ProtustrankaFormatedWithAdress_1"> SISTERS d.o.o. NOVIGRAD, Ulica Murvi 80, 52466 Novigrad</derivirana_varijabla>
  </DomainObject.Predmet.ProtustrankaFormatedWithAdress>
  <DomainObject.Predmet.ProtustrankaFormatedWithAdressOIB>
    <izvorni_sadrzaj> SISTERS d.o.o. NOVIGRAD, OIB 09235810668, Ulica Murvi 80, 52466 Novigrad</izvorni_sadrzaj>
    <derivirana_varijabla naziv="DomainObject.Predmet.ProtustrankaFormatedWithAdressOIB_1"> SISTERS d.o.o. NOVIGRAD, OIB 09235810668, Ulica Murvi 80, 52466 Novigrad</derivirana_varijabla>
  </DomainObject.Predmet.ProtustrankaFormatedWithAdressOIB>
  <DomainObject.Predmet.ProtustrankaWithAdress>
    <izvorni_sadrzaj>SISTERS d.o.o. NOVIGRAD Ulica Murvi 80, 52466 Novigrad</izvorni_sadrzaj>
    <derivirana_varijabla naziv="DomainObject.Predmet.ProtustrankaWithAdress_1">SISTERS d.o.o. NOVIGRAD Ulica Murvi 80, 52466 Novigrad</derivirana_varijabla>
  </DomainObject.Predmet.ProtustrankaWithAdress>
  <DomainObject.Predmet.ProtustrankaWithAdressOIB>
    <izvorni_sadrzaj>SISTERS d.o.o. NOVIGRAD, OIB 09235810668, Ulica Murvi 80, 52466 Novigrad</izvorni_sadrzaj>
    <derivirana_varijabla naziv="DomainObject.Predmet.ProtustrankaWithAdressOIB_1">SISTERS d.o.o. NOVIGRAD, OIB 09235810668, Ulica Murvi 80, 52466 Novigrad</derivirana_varijabla>
  </DomainObject.Predmet.ProtustrankaWithAdressOIB>
  <DomainObject.Predmet.ProtustrankaNazivFormated>
    <izvorni_sadrzaj>SISTERS d.o.o. NOVIGRAD</izvorni_sadrzaj>
    <derivirana_varijabla naziv="DomainObject.Predmet.ProtustrankaNazivFormated_1">SISTERS d.o.o. NOVIGRAD</derivirana_varijabla>
  </DomainObject.Predmet.ProtustrankaNazivFormated>
  <DomainObject.Predmet.ProtustrankaNazivFormatedOIB>
    <izvorni_sadrzaj>SISTERS d.o.o. NOVIGRAD, OIB 09235810668</izvorni_sadrzaj>
    <derivirana_varijabla naziv="DomainObject.Predmet.ProtustrankaNazivFormatedOIB_1">SISTERS d.o.o. NOVIGRAD, OIB 09235810668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SISTERS d.o.o. NOVIGRAD</izvorni_sadrzaj>
    <derivirana_varijabla naziv="DomainObject.Predmet.StrankaFormated_1">  SISTERS d.o.o. NOVIGRAD</derivirana_varijabla>
  </DomainObject.Predmet.StrankaFormated>
  <DomainObject.Predmet.StrankaFormatedOIB>
    <izvorni_sadrzaj>  SISTERS d.o.o. NOVIGRAD, OIB 09235810668</izvorni_sadrzaj>
    <derivirana_varijabla naziv="DomainObject.Predmet.StrankaFormatedOIB_1">  SISTERS d.o.o. NOVIGRAD, OIB 09235810668</derivirana_varijabla>
  </DomainObject.Predmet.StrankaFormatedOIB>
  <DomainObject.Predmet.StrankaFormatedWithAdress>
    <izvorni_sadrzaj> SISTERS d.o.o. NOVIGRAD, Ulica Murvi 80, 52466 Novigrad</izvorni_sadrzaj>
    <derivirana_varijabla naziv="DomainObject.Predmet.StrankaFormatedWithAdress_1"> SISTERS d.o.o. NOVIGRAD, Ulica Murvi 80, 52466 Novigrad</derivirana_varijabla>
  </DomainObject.Predmet.StrankaFormatedWithAdress>
  <DomainObject.Predmet.StrankaFormatedWithAdressOIB>
    <izvorni_sadrzaj> SISTERS d.o.o. NOVIGRAD, OIB 09235810668, Ulica Murvi 80, 52466 Novigrad</izvorni_sadrzaj>
    <derivirana_varijabla naziv="DomainObject.Predmet.StrankaFormatedWithAdressOIB_1"> SISTERS d.o.o. NOVIGRAD, OIB 09235810668, Ulica Murvi 80, 52466 Novigrad</derivirana_varijabla>
  </DomainObject.Predmet.StrankaFormatedWithAdressOIB>
  <DomainObject.Predmet.StrankaWithAdress>
    <izvorni_sadrzaj>SISTERS d.o.o. NOVIGRAD Ulica Murvi 80,52466 Novigrad</izvorni_sadrzaj>
    <derivirana_varijabla naziv="DomainObject.Predmet.StrankaWithAdress_1">SISTERS d.o.o. NOVIGRAD Ulica Murvi 80,52466 Novigrad</derivirana_varijabla>
  </DomainObject.Predmet.StrankaWithAdress>
  <DomainObject.Predmet.StrankaWithAdressOIB>
    <izvorni_sadrzaj>SISTERS d.o.o. NOVIGRAD, OIB 09235810668, Ulica Murvi 80,52466 Novigrad</izvorni_sadrzaj>
    <derivirana_varijabla naziv="DomainObject.Predmet.StrankaWithAdressOIB_1">SISTERS d.o.o. NOVIGRAD, OIB 09235810668, Ulica Murvi 80,52466 Novigrad</derivirana_varijabla>
  </DomainObject.Predmet.StrankaWithAdressOIB>
  <DomainObject.Predmet.StrankaNazivFormated>
    <izvorni_sadrzaj>SISTERS d.o.o. NOVIGRAD</izvorni_sadrzaj>
    <derivirana_varijabla naziv="DomainObject.Predmet.StrankaNazivFormated_1">SISTERS d.o.o. NOVIGRAD</derivirana_varijabla>
  </DomainObject.Predmet.StrankaNazivFormated>
  <DomainObject.Predmet.StrankaNazivFormatedOIB>
    <izvorni_sadrzaj>SISTERS d.o.o. NOVIGRAD, OIB 09235810668</izvorni_sadrzaj>
    <derivirana_varijabla naziv="DomainObject.Predmet.StrankaNazivFormatedOIB_1">SISTERS d.o.o. NOVIGRAD, OIB 09235810668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1493697.80</izvorni_sadrzaj>
    <derivirana_varijabla naziv="DomainObject.Predmet.TrenutnaVrijednost_1">1493697.80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SISTERS d.o.o. NOVIGRAD</item>
    </izvorni_sadrzaj>
    <derivirana_varijabla naziv="DomainObject.Predmet.StrankaListFormated_1">
      <item>SISTERS d.o.o. NOVIGRAD</item>
    </derivirana_varijabla>
  </DomainObject.Predmet.StrankaListFormated>
  <DomainObject.Predmet.StrankaListFormatedOIB>
    <izvorni_sadrzaj>
      <item>SISTERS d.o.o. NOVIGRAD, OIB 09235810668</item>
    </izvorni_sadrzaj>
    <derivirana_varijabla naziv="DomainObject.Predmet.StrankaListFormatedOIB_1">
      <item>SISTERS d.o.o. NOVIGRAD, OIB 09235810668</item>
    </derivirana_varijabla>
  </DomainObject.Predmet.StrankaListFormatedOIB>
  <DomainObject.Predmet.StrankaListFormatedWithAdress>
    <izvorni_sadrzaj>
      <item>SISTERS d.o.o. NOVIGRAD, Ulica Murvi 80, 52466 Novigrad</item>
    </izvorni_sadrzaj>
    <derivirana_varijabla naziv="DomainObject.Predmet.StrankaListFormatedWithAdress_1">
      <item>SISTERS d.o.o. NOVIGRAD, Ulica Murvi 80, 52466 Novigrad</item>
    </derivirana_varijabla>
  </DomainObject.Predmet.StrankaListFormatedWithAdress>
  <DomainObject.Predmet.StrankaListFormatedWithAdressOIB>
    <izvorni_sadrzaj>
      <item>SISTERS d.o.o. NOVIGRAD, OIB 09235810668, Ulica Murvi 80, 52466 Novigrad</item>
    </izvorni_sadrzaj>
    <derivirana_varijabla naziv="DomainObject.Predmet.StrankaListFormatedWithAdressOIB_1">
      <item>SISTERS d.o.o. NOVIGRAD, OIB 09235810668, Ulica Murvi 80, 52466 Novigrad</item>
    </derivirana_varijabla>
  </DomainObject.Predmet.StrankaListFormatedWithAdressOIB>
  <DomainObject.Predmet.StrankaListNazivFormated>
    <izvorni_sadrzaj>
      <item>SISTERS d.o.o. NOVIGRAD</item>
    </izvorni_sadrzaj>
    <derivirana_varijabla naziv="DomainObject.Predmet.StrankaListNazivFormated_1">
      <item>SISTERS d.o.o. NOVIGRAD</item>
    </derivirana_varijabla>
  </DomainObject.Predmet.StrankaListNazivFormated>
  <DomainObject.Predmet.StrankaListNazivFormatedOIB>
    <izvorni_sadrzaj>
      <item>SISTERS d.o.o. NOVIGRAD, OIB 09235810668</item>
    </izvorni_sadrzaj>
    <derivirana_varijabla naziv="DomainObject.Predmet.StrankaListNazivFormatedOIB_1">
      <item>SISTERS d.o.o. NOVIGRAD, OIB 09235810668</item>
    </derivirana_varijabla>
  </DomainObject.Predmet.StrankaListNazivFormatedOIB>
  <DomainObject.Predmet.ProtuStrankaListFormated>
    <izvorni_sadrzaj>
      <item>SISTERS d.o.o. NOVIGRAD</item>
    </izvorni_sadrzaj>
    <derivirana_varijabla naziv="DomainObject.Predmet.ProtuStrankaListFormated_1">
      <item>SISTERS d.o.o. NOVIGRAD</item>
    </derivirana_varijabla>
  </DomainObject.Predmet.ProtuStrankaListFormated>
  <DomainObject.Predmet.ProtuStrankaListFormatedOIB>
    <izvorni_sadrzaj>
      <item>SISTERS d.o.o. NOVIGRAD, OIB 09235810668</item>
    </izvorni_sadrzaj>
    <derivirana_varijabla naziv="DomainObject.Predmet.ProtuStrankaListFormatedOIB_1">
      <item>SISTERS d.o.o. NOVIGRAD, OIB 09235810668</item>
    </derivirana_varijabla>
  </DomainObject.Predmet.ProtuStrankaListFormatedOIB>
  <DomainObject.Predmet.ProtuStrankaListFormatedWithAdress>
    <izvorni_sadrzaj>
      <item>SISTERS d.o.o. NOVIGRAD, Ulica Murvi 80, 52466 Novigrad</item>
    </izvorni_sadrzaj>
    <derivirana_varijabla naziv="DomainObject.Predmet.ProtuStrankaListFormatedWithAdress_1">
      <item>SISTERS d.o.o. NOVIGRAD, Ulica Murvi 80, 52466 Novigrad</item>
    </derivirana_varijabla>
  </DomainObject.Predmet.ProtuStrankaListFormatedWithAdress>
  <DomainObject.Predmet.ProtuStrankaListFormatedWithAdressOIB>
    <izvorni_sadrzaj>
      <item>SISTERS d.o.o. NOVIGRAD, OIB 09235810668, Ulica Murvi 80, 52466 Novigrad</item>
    </izvorni_sadrzaj>
    <derivirana_varijabla naziv="DomainObject.Predmet.ProtuStrankaListFormatedWithAdressOIB_1">
      <item>SISTERS d.o.o. NOVIGRAD, OIB 09235810668, Ulica Murvi 80, 52466 Novigrad</item>
    </derivirana_varijabla>
  </DomainObject.Predmet.ProtuStrankaListFormatedWithAdressOIB>
  <DomainObject.Predmet.ProtuStrankaListNazivFormated>
    <izvorni_sadrzaj>
      <item>SISTERS d.o.o. NOVIGRAD</item>
    </izvorni_sadrzaj>
    <derivirana_varijabla naziv="DomainObject.Predmet.ProtuStrankaListNazivFormated_1">
      <item>SISTERS d.o.o. NOVIGRAD</item>
    </derivirana_varijabla>
  </DomainObject.Predmet.ProtuStrankaListNazivFormated>
  <DomainObject.Predmet.ProtuStrankaListNazivFormatedOIB>
    <izvorni_sadrzaj>
      <item>SISTERS d.o.o. NOVIGRAD, OIB 09235810668</item>
    </izvorni_sadrzaj>
    <derivirana_varijabla naziv="DomainObject.Predmet.ProtuStrankaListNazivFormatedOIB_1">
      <item>SISTERS d.o.o. NOVIGRAD, OIB 09235810668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SISTERS d.o.o. NOVIGRAD</izvorni_sadrzaj>
    <derivirana_varijabla naziv="DomainObject.Predmet.StrankaIDrugi_1">SISTERS d.o.o. NOVIGRAD</derivirana_varijabla>
  </DomainObject.Predmet.StrankaIDrugi>
  <DomainObject.Predmet.ProtustrankaIDrugi>
    <izvorni_sadrzaj>SISTERS d.o.o. NOVIGRAD</izvorni_sadrzaj>
    <derivirana_varijabla naziv="DomainObject.Predmet.ProtustrankaIDrugi_1">SISTERS d.o.o. NOVIGRAD</derivirana_varijabla>
  </DomainObject.Predmet.ProtustrankaIDrugi>
  <DomainObject.Predmet.StrankaIDrugiAdressOIB>
    <izvorni_sadrzaj>SISTERS d.o.o. NOVIGRAD, OIB 09235810668, Ulica Murvi 80, 52466 Novigrad</izvorni_sadrzaj>
    <derivirana_varijabla naziv="DomainObject.Predmet.StrankaIDrugiAdressOIB_1">SISTERS d.o.o. NOVIGRAD, OIB 09235810668, Ulica Murvi 80, 52466 Novigrad</derivirana_varijabla>
  </DomainObject.Predmet.StrankaIDrugiAdressOIB>
  <DomainObject.Predmet.ProtustrankaIDrugiAdressOIB>
    <izvorni_sadrzaj>SISTERS d.o.o. NOVIGRAD, OIB 09235810668, Ulica Murvi 80, 52466 Novigrad</izvorni_sadrzaj>
    <derivirana_varijabla naziv="DomainObject.Predmet.ProtustrankaIDrugiAdressOIB_1">SISTERS d.o.o. NOVIGRAD, OIB 09235810668, Ulica Murvi 80,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SISTERS d.o.o. NOVIGRAD</item>
      <item>SISTERS d.o.o. NOVIGRAD</item>
    </izvorni_sadrzaj>
    <derivirana_varijabla naziv="DomainObject.Predmet.SudioniciListNaziv_1">
      <item>SISTERS d.o.o. NOVIGRAD</item>
      <item>SISTERS d.o.o. NOVIGRAD</item>
    </derivirana_varijabla>
  </DomainObject.Predmet.SudioniciListNaziv>
  <DomainObject.Predmet.SudioniciListAdressOIB>
    <izvorni_sadrzaj>
      <item>SISTERS d.o.o. NOVIGRAD, OIB 09235810668, Ulica Murvi 80,52466 Novigrad</item>
      <item>SISTERS d.o.o. NOVIGRAD, OIB 09235810668, Ulica Murvi 80,52466 Novigrad</item>
    </izvorni_sadrzaj>
    <derivirana_varijabla naziv="DomainObject.Predmet.SudioniciListAdressOIB_1">
      <item>SISTERS d.o.o. NOVIGRAD, OIB 09235810668, Ulica Murvi 80,52466 Novigrad</item>
      <item>SISTERS d.o.o. NOVIGRAD, OIB 09235810668, Ulica Murvi 80,52466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09235810668</item>
      <item>, OIB 09235810668</item>
    </izvorni_sadrzaj>
    <derivirana_varijabla naziv="DomainObject.Predmet.SudioniciListNazivOIB_1">
      <item>, OIB 09235810668</item>
      <item>, OIB 09235810668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283</properties:Words>
  <properties:Characters>1540</properties:Characters>
  <properties:Lines>46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2017-10-23T06:38:00Z</dcterms:created>
  <dc:creator>Jasmina Matika</dc:creator>
  <cp:lastModifiedBy>Sanja Lakošeljac</cp:lastModifiedBy>
  <dcterms:modified xmlns:xsi="http://www.w3.org/2001/XMLSchema-instance" xsi:type="dcterms:W3CDTF">2017-10-23T06:41:00Z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