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d505" w14:paraId="f16d505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D5303A">
        <w:t>80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proofErr w:type="spellStart"/>
      <w:r w:rsidR="00D5303A" w:rsidRPr="00D5303A">
        <w:t>CAYMAN</w:t>
      </w:r>
      <w:proofErr w:type="spellEnd"/>
      <w:r w:rsidR="00D5303A" w:rsidRPr="00D5303A">
        <w:t xml:space="preserve"> AUTOMOBILI jednostavno društvo s ograničenom odgovornošću za trgovinu i usluge u likvidaciji</w:t>
      </w:r>
      <w:r w:rsidR="00D5303A">
        <w:t xml:space="preserve">, Bilje, Dubrovačka 34, </w:t>
      </w:r>
      <w:proofErr w:type="spellStart"/>
      <w:r w:rsidR="00D5303A">
        <w:t>OIB</w:t>
      </w:r>
      <w:proofErr w:type="spellEnd"/>
      <w:r w:rsidR="00D5303A">
        <w:t xml:space="preserve">: </w:t>
      </w:r>
      <w:r w:rsidR="00D5303A" w:rsidRPr="00D5303A">
        <w:t>62605612942</w:t>
      </w:r>
      <w:r w:rsidR="00D5303A">
        <w:t xml:space="preserve">, </w:t>
      </w:r>
      <w:proofErr w:type="spellStart"/>
      <w:r w:rsidR="00D5303A">
        <w:t>MBS</w:t>
      </w:r>
      <w:proofErr w:type="spellEnd"/>
      <w:r w:rsidR="00D5303A">
        <w:t xml:space="preserve">: </w:t>
      </w:r>
      <w:r w:rsidR="00D5303A" w:rsidRPr="00D5303A">
        <w:t>030159726</w:t>
      </w:r>
      <w:r w:rsidR="00D5303A">
        <w:t xml:space="preserve">, </w:t>
      </w:r>
      <w:r w:rsidR="00563840">
        <w:t xml:space="preserve"> </w:t>
      </w:r>
      <w:r>
        <w:t>temeljem članka 430. Stečajnog zakona (Narodne novine 71/15), dana</w:t>
      </w:r>
      <w:r w:rsidR="00274CCA">
        <w:t xml:space="preserve"> </w:t>
      </w:r>
      <w:r w:rsidR="00D5303A">
        <w:t>23</w:t>
      </w:r>
      <w:r w:rsidR="00333056">
        <w:t>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proofErr w:type="spellStart"/>
      <w:r w:rsidR="00D5303A" w:rsidRPr="00D5303A">
        <w:t>CAYMAN</w:t>
      </w:r>
      <w:proofErr w:type="spellEnd"/>
      <w:r w:rsidR="00D5303A" w:rsidRPr="00D5303A">
        <w:t xml:space="preserve"> AUTOMOBILI jednostavno društvo s ograničenom odgovornošću za trgovinu i usluge u likvidaciji</w:t>
      </w:r>
      <w:r w:rsidR="00D5303A">
        <w:t xml:space="preserve">, Bilje, Dubrovačka 34, </w:t>
      </w:r>
      <w:proofErr w:type="spellStart"/>
      <w:r w:rsidR="00D5303A">
        <w:t>OIB</w:t>
      </w:r>
      <w:proofErr w:type="spellEnd"/>
      <w:r w:rsidR="00D5303A">
        <w:t xml:space="preserve">: </w:t>
      </w:r>
      <w:r w:rsidR="00D5303A" w:rsidRPr="00D5303A">
        <w:t>62605612942</w:t>
      </w:r>
      <w:r w:rsidR="00D5303A">
        <w:t xml:space="preserve">, </w:t>
      </w:r>
      <w:proofErr w:type="spellStart"/>
      <w:r w:rsidR="00D5303A">
        <w:t>MBS</w:t>
      </w:r>
      <w:proofErr w:type="spellEnd"/>
      <w:r w:rsidR="00D5303A">
        <w:t xml:space="preserve">: </w:t>
      </w:r>
      <w:r w:rsidR="00D5303A" w:rsidRPr="00D5303A">
        <w:t>030159726</w:t>
      </w:r>
      <w:r w:rsidR="00D5303A">
        <w:t>, iznosi 23.003,45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r w:rsidR="00D5303A">
        <w:t>Snježana Tomić iz Osijeka</w:t>
      </w:r>
      <w:r w:rsidR="00697F5F">
        <w:t xml:space="preserve">,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D5303A">
        <w:t>80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F049F">
        <w:t>2</w:t>
      </w:r>
      <w:r w:rsidR="00D5303A">
        <w:t>3</w:t>
      </w:r>
      <w:r w:rsidR="00333056">
        <w:t>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82C2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63840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2C2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2C2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C2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C2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2C2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2C2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C2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C2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St-1280/2018</izvorni_sadrzaj>
    <derivirana_varijabla naziv="DomainObject.Predmet.OznakaBroj_1">St-1280/2018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CAYMAN AUTOMOBILI jednostavno društvo s ograničenom odgovornošću za trgovinu i usluge u likvidaciji</izvorni_sadrzaj>
    <derivirana_varijabla naziv="DomainObject.Predmet.ProtustrankaFormated_1">  CAYMAN AUTOMOBILI jednostavno društvo s ograničenom odgovornošću za trgovinu i usluge u likvidaciji</derivirana_varijabla>
  </DomainObject.Predmet.ProtustrankaFormated>
  <DomainObject.Predmet.ProtustrankaFormatedOIB>
    <izvorni_sadrzaj>  CAYMAN AUTOMOBILI jednostavno društvo s ograničenom odgovornošću za trgovinu i usluge u likvidaciji, OIB 62605612942</izvorni_sadrzaj>
    <derivirana_varijabla naziv="DomainObject.Predmet.ProtustrankaFormatedOIB_1">  CAYMAN AUTOMOBILI jednostavno društvo s ograničenom odgovornošću za trgovinu i usluge u likvidaciji, OIB 62605612942</derivirana_varijabla>
  </DomainObject.Predmet.ProtustrankaFormatedOIB>
  <DomainObject.Predmet.ProtustrankaFormatedWithAdress>
    <izvorni_sadrzaj> CAYMAN AUTOMOBILI jednostavno društvo s ograničenom odgovornošću za trgovinu i usluge u likvidaciji, Dubrovačka 34, 31327 Bilje</izvorni_sadrzaj>
    <derivirana_varijabla naziv="DomainObject.Predmet.ProtustrankaFormatedWithAdress_1"> CAYMAN AUTOMOBILI jednostavno društvo s ograničenom odgovornošću za trgovinu i usluge u likvidaciji, Dubrovačka 34, 31327 Bilje</derivirana_varijabla>
  </DomainObject.Predmet.ProtustrankaFormatedWithAdress>
  <DomainObject.Predmet.ProtustrankaFormatedWithAdressOIB>
    <izvorni_sadrzaj> CAYMAN AUTOMOBILI jednostavno društvo s ograničenom odgovornošću za trgovinu i usluge u likvidaciji, OIB 62605612942, Dubrovačka 34, 31327 Bilje</izvorni_sadrzaj>
    <derivirana_varijabla naziv="DomainObject.Predmet.ProtustrankaFormatedWithAdressOIB_1"> CAYMAN AUTOMOBILI jednostavno društvo s ograničenom odgovornošću za trgovinu i usluge u likvidaciji, OIB 62605612942, Dubrovačka 34, 31327 Bilje</derivirana_varijabla>
  </DomainObject.Predmet.ProtustrankaFormatedWithAdressOIB>
  <DomainObject.Predmet.ProtustrankaWithAdress>
    <izvorni_sadrzaj>CAYMAN AUTOMOBILI jednostavno društvo s ograničenom odgovornošću za trgovinu i usluge u likvidaciji Dubrovačka 34, 31327 Bilje</izvorni_sadrzaj>
    <derivirana_varijabla naziv="DomainObject.Predmet.ProtustrankaWithAdress_1">CAYMAN AUTOMOBILI jednostavno društvo s ograničenom odgovornošću za trgovinu i usluge u likvidaciji Dubrovačka 34, 31327 Bilje</derivirana_varijabla>
  </DomainObject.Predmet.ProtustrankaWithAdress>
  <DomainObject.Predmet.ProtustrankaWithAdressOIB>
    <izvorni_sadrzaj>CAYMAN AUTOMOBILI jednostavno društvo s ograničenom odgovornošću za trgovinu i usluge u likvidaciji, OIB 62605612942, Dubrovačka 34, 31327 Bilje</izvorni_sadrzaj>
    <derivirana_varijabla naziv="DomainObject.Predmet.ProtustrankaWithAdressOIB_1">CAYMAN AUTOMOBILI jednostavno društvo s ograničenom odgovornošću za trgovinu i usluge u likvidaciji, OIB 62605612942, Dubrovačka 34, 31327 Bilje</derivirana_varijabla>
  </DomainObject.Predmet.ProtustrankaWithAdressOIB>
  <DomainObject.Predmet.ProtustrankaNazivFormated>
    <izvorni_sadrzaj>CAYMAN AUTOMOBILI jednostavno društvo s ograničenom odgovornošću za trgovinu i usluge u likvidaciji</izvorni_sadrzaj>
    <derivirana_varijabla naziv="DomainObject.Predmet.ProtustrankaNazivFormated_1">CAYMAN AUTOMOBILI jednostavno društvo s ograničenom odgovornošću za trgovinu i usluge u likvidaciji</derivirana_varijabla>
  </DomainObject.Predmet.ProtustrankaNazivFormated>
  <DomainObject.Predmet.ProtustrankaNazivFormatedOIB>
    <izvorni_sadrzaj>CAYMAN AUTOMOBILI jednostavno društvo s ograničenom odgovornošću za trgovinu i usluge u likvidaciji, OIB 62605612942</izvorni_sadrzaj>
    <derivirana_varijabla naziv="DomainObject.Predmet.ProtustrankaNazivFormatedOIB_1">CAYMAN AUTOMOBILI jednostavno društvo s ograničenom odgovornošću za trgovinu i usluge u likvidaciji, OIB 62605612942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CAYMAN AUTOMOBILI jednostavno društvo s ograničenom odgovornošću za trgovinu i usluge u likvidaciji</item>
    </izvorni_sadrzaj>
    <derivirana_varijabla naziv="DomainObject.Predmet.ProtuStrankaListFormated_1">
      <item>CAYMAN AUTOMOBILI jednostavno društvo s ograničenom odgovornošću za trgovinu i usluge u likvidaciji</item>
    </derivirana_varijabla>
  </DomainObject.Predmet.ProtuStrankaListFormated>
  <DomainObject.Predmet.ProtuStrankaListFormatedOIB>
    <izvorni_sadrzaj>
      <item>CAYMAN AUTOMOBILI jednostavno društvo s ograničenom odgovornošću za trgovinu i usluge u likvidaciji, OIB 62605612942</item>
    </izvorni_sadrzaj>
    <derivirana_varijabla naziv="DomainObject.Predmet.ProtuStrankaListFormatedOIB_1">
      <item>CAYMAN AUTOMOBILI jednostavno društvo s ograničenom odgovornošću za trgovinu i usluge u likvidaciji, OIB 62605612942</item>
    </derivirana_varijabla>
  </DomainObject.Predmet.ProtuStrankaListFormatedOIB>
  <DomainObject.Predmet.ProtuStrankaListFormatedWithAdress>
    <izvorni_sadrzaj>
      <item>CAYMAN AUTOMOBILI jednostavno društvo s ograničenom odgovornošću za trgovinu i usluge u likvidaciji, Dubrovačka 34, 31327 Bilje</item>
    </izvorni_sadrzaj>
    <derivirana_varijabla naziv="DomainObject.Predmet.ProtuStrankaListFormatedWithAdress_1">
      <item>CAYMAN AUTOMOBILI jednostavno društvo s ograničenom odgovornošću za trgovinu i usluge u likvidaciji, Dubrovačka 34, 31327 Bilje</item>
    </derivirana_varijabla>
  </DomainObject.Predmet.ProtuStrankaListFormatedWithAdress>
  <DomainObject.Predmet.ProtuStrankaListFormatedWithAdressOIB>
    <izvorni_sadrzaj>
      <item>CAYMAN AUTOMOBILI jednostavno društvo s ograničenom odgovornošću za trgovinu i usluge u likvidaciji, OIB 62605612942, Dubrovačka 34, 31327 Bilje</item>
    </izvorni_sadrzaj>
    <derivirana_varijabla naziv="DomainObject.Predmet.ProtuStrankaListFormatedWithAdressOIB_1">
      <item>CAYMAN AUTOMOBILI jednostavno društvo s ograničenom odgovornošću za trgovinu i usluge u likvidaciji, OIB 62605612942, Dubrovačka 34, 31327 Bilje</item>
    </derivirana_varijabla>
  </DomainObject.Predmet.ProtuStrankaListFormatedWithAdressOIB>
  <DomainObject.Predmet.ProtuStrankaListNazivFormated>
    <izvorni_sadrzaj>
      <item>CAYMAN AUTOMOBILI jednostavno društvo s ograničenom odgovornošću za trgovinu i usluge u likvidaciji</item>
    </izvorni_sadrzaj>
    <derivirana_varijabla naziv="DomainObject.Predmet.ProtuStrankaListNazivFormated_1">
      <item>CAYMAN AUTOMOBILI jednostavno društvo s ograničenom odgovornošću za trgovinu i usluge u likvidaciji</item>
    </derivirana_varijabla>
  </DomainObject.Predmet.ProtuStrankaListNazivFormated>
  <DomainObject.Predmet.ProtuStrankaListNazivFormatedOIB>
    <izvorni_sadrzaj>
      <item>CAYMAN AUTOMOBILI jednostavno društvo s ograničenom odgovornošću za trgovinu i usluge u likvidaciji, OIB 62605612942</item>
    </izvorni_sadrzaj>
    <derivirana_varijabla naziv="DomainObject.Predmet.ProtuStrankaListNazivFormatedOIB_1">
      <item>CAYMAN AUTOMOBILI jednostavno društvo s ograničenom odgovornošću za trgovinu i usluge u likvidaciji, OIB 62605612942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CAYMAN AUTOMOBILI jednostavno društvo s ograničenom odgovornošću za trgovinu i usluge u likvidaciji</izvorni_sadrzaj>
    <derivirana_varijabla naziv="DomainObject.Predmet.ProtustrankaIDrugi_1">CAYMAN AUTOMOBILI jednostavno društvo s ograničenom odgovornošću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CAYMAN AUTOMOBILI jednostavno društvo s ograničenom odgovornošću za trgovinu i usluge u likvidaciji, OIB 62605612942, Dubrovačka 34, 31327 Bilje</izvorni_sadrzaj>
    <derivirana_varijabla naziv="DomainObject.Predmet.ProtustrankaIDrugiAdressOIB_1">CAYMAN AUTOMOBILI jednostavno društvo s ograničenom odgovornošću za trgovinu i usluge u likvidaciji, OIB 62605612942, Dubrovačka 34,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CAYMAN AUTOMOBILI jednostavno društvo s ograničenom odgovornošću za trgovinu i usluge u likvidaciji</item>
    </izvorni_sadrzaj>
    <derivirana_varijabla naziv="DomainObject.Predmet.SudioniciListNaziv_1">
      <item>FINA RC OSIJEK</item>
      <item>CAYMAN AUTOMOBILI jednostavno društvo s ograničenom odgovornošću za trgovinu i usluge u likvidaciji</item>
    </derivirana_varijabla>
  </DomainObject.Predmet.SudioniciListNaziv>
  <DomainObject.Predmet.SudioniciListAdressOIB>
    <izvorni_sadrzaj>
      <item>FINA RC OSIJEK, OIB 85821130368</item>
      <item>CAYMAN AUTOMOBILI jednostavno društvo s ograničenom odgovornošću za trgovinu i usluge u likvidaciji, OIB 62605612942, Dubrovačka 34,31327 Bilje</item>
    </izvorni_sadrzaj>
    <derivirana_varijabla naziv="DomainObject.Predmet.SudioniciListAdressOIB_1">
      <item>FINA RC OSIJEK, OIB 85821130368</item>
      <item>CAYMAN AUTOMOBILI jednostavno društvo s ograničenom odgovornošću za trgovinu i usluge u likvidaciji, OIB 62605612942, Dubrovačka 34,31327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62605612942</item>
    </izvorni_sadrzaj>
    <derivirana_varijabla naziv="DomainObject.Predmet.SudioniciListNazivOIB_1">
      <item>, OIB 85821130368</item>
      <item>, OIB 62605612942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D3331-195B-4585-B544-9A2A2DBE7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2036</properties:Characters>
  <properties:Lines>47</properties:Lines>
  <properties:Paragraphs>15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2018-11-23T07:15:00Z</cp:lastPrinted>
  <dcterms:modified xmlns:xsi="http://www.w3.org/2001/XMLSchema-instance" xsi:type="dcterms:W3CDTF">2018-11-23T07:16:00Z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