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be207" w14:paraId="73be207" w:rsidRDefault="00250235" w:rsidP="00250235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CE0C17" w:rsidP="005A3393" w:rsidR="00CE0C17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5A3393" w:rsidP="005A3393" w:rsidR="005A3393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CE0C17" w:rsidP="0065129A" w:rsidR="00CE0C17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stečajnog postupka nad dužnikom </w:t>
      </w:r>
      <w:r w:rsidR="00502D80">
        <w:t>TURISTIČKI OBJEKTI d.o.o., Put Skalica 53, Split, OIB: 13372095477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967806">
        <w:rPr>
          <w:rFonts w:eastAsiaTheme="minorHAnsi"/>
          <w:lang w:eastAsia="en-US"/>
        </w:rPr>
        <w:t>29. listopada</w:t>
      </w:r>
      <w:r w:rsidRPr="00DE2B55">
        <w:rPr>
          <w:rFonts w:eastAsiaTheme="minorHAnsi"/>
          <w:lang w:eastAsia="en-US"/>
        </w:rPr>
        <w:t xml:space="preserve"> 2015. godine   </w:t>
      </w:r>
    </w:p>
    <w:p w:rsidRDefault="00EF227F" w:rsidP="0065129A" w:rsidR="00EF227F">
      <w:pPr>
        <w:spacing w:after="200" w:before="200"/>
        <w:jc w:val="center"/>
      </w:pPr>
      <w:r w:rsidRPr="00DE2B55">
        <w:t xml:space="preserve">r i j e š i o  j e </w:t>
      </w:r>
    </w:p>
    <w:p w:rsidRDefault="00CE0C17" w:rsidP="0065129A" w:rsidR="00CE0C17" w:rsidRPr="00DE2B55">
      <w:pPr>
        <w:spacing w:after="200" w:before="200"/>
        <w:jc w:val="center"/>
      </w:pP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502D80">
        <w:t>TURISTIČKI OBJEKTI d.o.o., Put Skalica 53, Split, OIB: 13372095477</w:t>
      </w:r>
      <w:r>
        <w:t xml:space="preserve">, zaprimljen na ovom sudu </w:t>
      </w:r>
      <w:r w:rsidR="00502D80">
        <w:t>23</w:t>
      </w:r>
      <w:r>
        <w:t>. rujna 2015. godine.</w:t>
      </w:r>
    </w:p>
    <w:p w:rsidRDefault="00967806" w:rsidP="00967806" w:rsidR="00967806">
      <w:pPr>
        <w:jc w:val="both"/>
      </w:pPr>
    </w:p>
    <w:p w:rsidRDefault="00967806" w:rsidP="00967806" w:rsidR="00967806">
      <w:pPr>
        <w:jc w:val="center"/>
      </w:pPr>
      <w:r>
        <w:t>Obrazloženje</w:t>
      </w:r>
    </w:p>
    <w:p w:rsidRDefault="00CE0C17" w:rsidP="00967806" w:rsidR="00CE0C17">
      <w:pPr>
        <w:jc w:val="center"/>
      </w:pP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502D80">
        <w:t>23</w:t>
      </w:r>
      <w:r>
        <w:t xml:space="preserve">. rujna 2015. godine podnio zahtjev za provedbu skraćenog stečajnog postupka nad dužnikom </w:t>
      </w:r>
      <w:r w:rsidR="00502D80">
        <w:t>TURISTIČKI OBJEKTI d.o.o., Put Skalica 53, Split, OIB: 13372095477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Tt-15/</w:t>
      </w:r>
      <w:r w:rsidR="00502D80">
        <w:t>675</w:t>
      </w:r>
      <w:r>
        <w:t xml:space="preserve">-1 od </w:t>
      </w:r>
      <w:r w:rsidR="00502D80">
        <w:t>29. rujna</w:t>
      </w:r>
      <w:r>
        <w:t xml:space="preserve"> 2015. godine  pokrenut postupak brisanja po čl. 7</w:t>
      </w:r>
      <w:r w:rsidR="00CE0C17">
        <w:t>0. Zakona o sudskom registru ("</w:t>
      </w:r>
      <w:r>
        <w:t>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jc w:val="center"/>
      </w:pPr>
      <w:r>
        <w:t>U Splitu, 29. listopada 2015. godine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</w:p>
    <w:p w:rsidRDefault="00967806" w:rsidP="00CE0C17" w:rsidR="002F2ED4">
      <w:pPr>
        <w:spacing w:before="240"/>
        <w:ind w:left="6480"/>
        <w:jc w:val="center"/>
      </w:pPr>
      <w:r>
        <w:tab/>
      </w:r>
      <w:r>
        <w:tab/>
      </w:r>
      <w:r w:rsidR="002F2ED4">
        <w:t>SUTKINJA</w:t>
      </w:r>
    </w:p>
    <w:p w:rsidRDefault="002F2ED4" w:rsidP="002F2ED4" w:rsidR="002F2ED4">
      <w:pPr>
        <w:ind w:left="6480"/>
        <w:jc w:val="right"/>
      </w:pPr>
      <w:r>
        <w:t>ANA GOLUB GRUIĆ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>
        <w:t xml:space="preserve">e-oglasna ploča suda, rok </w:t>
      </w:r>
      <w:r w:rsidR="00CE0C17">
        <w:t>8</w:t>
      </w:r>
      <w:r w:rsidRPr="0065129A">
        <w:t xml:space="preserve"> dana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6D36" w:rsidR="00996D36">
      <w:r>
        <w:separator/>
      </w:r>
    </w:p>
  </w:endnote>
  <w:endnote w:id="0" w:type="continuationSeparator">
    <w:p w:rsidRDefault="00996D36" w:rsidR="00996D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6D36" w:rsidR="00996D36">
      <w:r>
        <w:separator/>
      </w:r>
    </w:p>
  </w:footnote>
  <w:footnote w:id="0" w:type="continuationSeparator">
    <w:p w:rsidRDefault="00996D36" w:rsidR="00996D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1127F5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502D80">
      <w:t>466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502D80">
      <w:t>466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7F5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561E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E5469"/>
    <w:rsid w:val="004E60CA"/>
    <w:rsid w:val="004F022B"/>
    <w:rsid w:val="004F4486"/>
    <w:rsid w:val="004F7147"/>
    <w:rsid w:val="00502D80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A3393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A50"/>
    <w:rsid w:val="00651D63"/>
    <w:rsid w:val="00654A1E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72D95"/>
    <w:rsid w:val="00776DE7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152E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96D36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1CC8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0C17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5B3D"/>
    <w:rsid w:val="00DA1B30"/>
    <w:rsid w:val="00DA2F7B"/>
    <w:rsid w:val="00DA755E"/>
    <w:rsid w:val="00DB5821"/>
    <w:rsid w:val="00DD22BF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544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95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St-466/2015</izvorni_sadrzaj>
    <derivirana_varijabla naziv="DomainObject.Predmet.OznakaBroj_1">St-466/2015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TURISTIČKI OBJEKTI, za ugostiteljstvo i trgovinu, društvo s ograničenom odgovornošću</izvorni_sadrzaj>
    <derivirana_varijabla naziv="DomainObject.Predmet.ProtustrankaFormated_1">  TURISTIČKI OBJEKTI, za ugostiteljstvo i trgovinu, društvo s ograničenom odgovornošću</derivirana_varijabla>
  </DomainObject.Predmet.ProtustrankaFormated>
  <DomainObject.Predmet.ProtustrankaFormatedOIB>
    <izvorni_sadrzaj>  TURISTIČKI OBJEKTI, za ugostiteljstvo i trgovinu, društvo s ograničenom odgovornošću, OIB 13372095477</izvorni_sadrzaj>
    <derivirana_varijabla naziv="DomainObject.Predmet.ProtustrankaFormatedOIB_1">  TURISTIČKI OBJEKTI, za ugostiteljstvo i trgovinu, društvo s ograničenom odgovornošću, OIB 13372095477</derivirana_varijabla>
  </DomainObject.Predmet.ProtustrankaFormatedOIB>
  <DomainObject.Predmet.ProtustrankaFormatedWithAdress>
    <izvorni_sadrzaj> TURISTIČKI OBJEKTI, za ugostiteljstvo i trgovinu, društvo s ograničenom odgovornošću, Put Skalica 53, 21000 Split</izvorni_sadrzaj>
    <derivirana_varijabla naziv="DomainObject.Predmet.ProtustrankaFormatedWithAdress_1"> TURISTIČKI OBJEKTI, za ugostiteljstvo i trgovinu, društvo s ograničenom odgovornošću, Put Skalica 53, 21000 Split</derivirana_varijabla>
  </DomainObject.Predmet.ProtustrankaFormatedWithAdress>
  <DomainObject.Predmet.ProtustrankaFormatedWithAdressOIB>
    <izvorni_sadrzaj> TURISTIČKI OBJEKTI, za ugostiteljstvo i trgovinu, društvo s ograničenom odgovornošću, OIB 13372095477, Put Skalica 53, 21000 Split</izvorni_sadrzaj>
    <derivirana_varijabla naziv="DomainObject.Predmet.ProtustrankaFormatedWithAdressOIB_1"> TURISTIČKI OBJEKTI, za ugostiteljstvo i trgovinu, društvo s ograničenom odgovornošću, OIB 13372095477, Put Skalica 53, 21000 Split</derivirana_varijabla>
  </DomainObject.Predmet.ProtustrankaFormatedWithAdressOIB>
  <DomainObject.Predmet.ProtustrankaWithAdress>
    <izvorni_sadrzaj>TURISTIČKI OBJEKTI, za ugostiteljstvo i trgovinu, društvo s ograničenom odgovornošću Put Skalica 53, 21000 Split</izvorni_sadrzaj>
    <derivirana_varijabla naziv="DomainObject.Predmet.ProtustrankaWithAdress_1">TURISTIČKI OBJEKTI, za ugostiteljstvo i trgovinu, društvo s ograničenom odgovornošću Put Skalica 53, 21000 Split</derivirana_varijabla>
  </DomainObject.Predmet.ProtustrankaWithAdress>
  <DomainObject.Predmet.ProtustrankaWithAdressOIB>
    <izvorni_sadrzaj>TURISTIČKI OBJEKTI, za ugostiteljstvo i trgovinu, društvo s ograničenom odgovornošću, OIB 13372095477, Put Skalica 53, 21000 Split</izvorni_sadrzaj>
    <derivirana_varijabla naziv="DomainObject.Predmet.ProtustrankaWithAdressOIB_1">TURISTIČKI OBJEKTI, za ugostiteljstvo i trgovinu, društvo s ograničenom odgovornošću, OIB 13372095477, Put Skalica 53, 21000 Split</derivirana_varijabla>
  </DomainObject.Predmet.ProtustrankaWithAdressOIB>
  <DomainObject.Predmet.ProtustrankaNazivFormated>
    <izvorni_sadrzaj>TURISTIČKI OBJEKTI, za ugostiteljstvo i trgovinu, društvo s ograničenom odgovornošću</izvorni_sadrzaj>
    <derivirana_varijabla naziv="DomainObject.Predmet.ProtustrankaNazivFormated_1">TURISTIČKI OBJEKTI, za ugostiteljstvo i trgovinu, društvo s ograničenom odgovornošću</derivirana_varijabla>
  </DomainObject.Predmet.ProtustrankaNazivFormated>
  <DomainObject.Predmet.ProtustrankaNazivFormatedOIB>
    <izvorni_sadrzaj>TURISTIČKI OBJEKTI, za ugostiteljstvo i trgovinu, društvo s ograničenom odgovornošću, OIB 13372095477</izvorni_sadrzaj>
    <derivirana_varijabla naziv="DomainObject.Predmet.ProtustrankaNazivFormatedOIB_1">TURISTIČKI OBJEKTI, za ugostiteljstvo i trgovinu, društvo s ograničenom odgovornošću, OIB 13372095477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51851.53</izvorni_sadrzaj>
    <derivirana_varijabla naziv="DomainObject.Predmet.TrenutnaVrijednost_1">51851.53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TURISTIČKI OBJEKTI, za ugostiteljstvo i trgovinu, društvo s ograničenom odgovornošću</item>
    </izvorni_sadrzaj>
    <derivirana_varijabla naziv="DomainObject.Predmet.ProtuStrankaListFormated_1">
      <item>TURISTIČKI OBJEKTI, za ugostiteljstvo i trgovinu, društvo s ograničenom odgovornošću</item>
    </derivirana_varijabla>
  </DomainObject.Predmet.ProtuStrankaListFormated>
  <DomainObject.Predmet.ProtuStrankaListFormatedOIB>
    <izvorni_sadrzaj>
      <item>TURISTIČKI OBJEKTI, za ugostiteljstvo i trgovinu, društvo s ograničenom odgovornošću, OIB 13372095477</item>
    </izvorni_sadrzaj>
    <derivirana_varijabla naziv="DomainObject.Predmet.ProtuStrankaListFormatedOIB_1">
      <item>TURISTIČKI OBJEKTI, za ugostiteljstvo i trgovinu, društvo s ograničenom odgovornošću, OIB 13372095477</item>
    </derivirana_varijabla>
  </DomainObject.Predmet.ProtuStrankaListFormatedOIB>
  <DomainObject.Predmet.ProtuStrankaListFormatedWithAdress>
    <izvorni_sadrzaj>
      <item>TURISTIČKI OBJEKTI, za ugostiteljstvo i trgovinu, društvo s ograničenom odgovornošću, Put Skalica 53, 21000 Split</item>
    </izvorni_sadrzaj>
    <derivirana_varijabla naziv="DomainObject.Predmet.ProtuStrankaListFormatedWithAdress_1">
      <item>TURISTIČKI OBJEKTI, za ugostiteljstvo i trgovinu, društvo s ograničenom odgovornošću, Put Skalica 53, 21000 Split</item>
    </derivirana_varijabla>
  </DomainObject.Predmet.ProtuStrankaListFormatedWithAdress>
  <DomainObject.Predmet.ProtuStrankaListFormatedWithAdressOIB>
    <izvorni_sadrzaj>
      <item>TURISTIČKI OBJEKTI, za ugostiteljstvo i trgovinu, društvo s ograničenom odgovornošću, OIB 13372095477, Put Skalica 53, 21000 Split</item>
    </izvorni_sadrzaj>
    <derivirana_varijabla naziv="DomainObject.Predmet.ProtuStrankaListFormatedWithAdressOIB_1">
      <item>TURISTIČKI OBJEKTI, za ugostiteljstvo i trgovinu, društvo s ograničenom odgovornošću, OIB 13372095477, Put Skalica 53, 21000 Split</item>
    </derivirana_varijabla>
  </DomainObject.Predmet.ProtuStrankaListFormatedWithAdressOIB>
  <DomainObject.Predmet.ProtuStrankaListNazivFormated>
    <izvorni_sadrzaj>
      <item>TURISTIČKI OBJEKTI, za ugostiteljstvo i trgovinu, društvo s ograničenom odgovornošću</item>
    </izvorni_sadrzaj>
    <derivirana_varijabla naziv="DomainObject.Predmet.ProtuStrankaListNazivFormated_1">
      <item>TURISTIČKI OBJEKTI, za ugostiteljstvo i trgovinu, društvo s ograničenom odgovornošću</item>
    </derivirana_varijabla>
  </DomainObject.Predmet.ProtuStrankaListNazivFormated>
  <DomainObject.Predmet.ProtuStrankaListNazivFormatedOIB>
    <izvorni_sadrzaj>
      <item>TURISTIČKI OBJEKTI, za ugostiteljstvo i trgovinu, društvo s ograničenom odgovornošću, OIB 13372095477</item>
    </izvorni_sadrzaj>
    <derivirana_varijabla naziv="DomainObject.Predmet.ProtuStrankaListNazivFormatedOIB_1">
      <item>TURISTIČKI OBJEKTI, za ugostiteljstvo i trgovinu, društvo s ograničenom odgovornošću, OIB 13372095477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TURISTIČKI OBJEKTI, za ugostiteljstvo i trgovinu, društvo s ograničenom odgovornošću</izvorni_sadrzaj>
    <derivirana_varijabla naziv="DomainObject.Predmet.ProtustrankaIDrugi_1">TURISTIČKI OBJEKTI, za ugostiteljstvo i trgovinu,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TURISTIČKI OBJEKTI, za ugostiteljstvo i trgovinu, društvo s ograničenom odgovornošću, OIB 13372095477, Put Skalica 53, 21000 Split</izvorni_sadrzaj>
    <derivirana_varijabla naziv="DomainObject.Predmet.ProtustrankaIDrugiAdressOIB_1">TURISTIČKI OBJEKTI, za ugostiteljstvo i trgovinu, društvo s ograničenom odgovornošću, OIB 13372095477, Put Skalica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TURISTIČKI OBJEKTI, za ugostiteljstvo i trgovinu, društvo s ograničenom odgovornošću</item>
    </izvorni_sadrzaj>
    <derivirana_varijabla naziv="DomainObject.Predmet.SudioniciListNaziv_1">
      <item>FINANCIJSKA AGENCIJA, RC SPLIT</item>
      <item>TURISTIČKI OBJEKTI, za ugostiteljstvo i trgovinu, društvo s ograničenom odgovornošću</item>
    </derivirana_varijabla>
  </DomainObject.Predmet.SudioniciListNaziv>
  <DomainObject.Predmet.SudioniciListAdressOIB>
    <izvorni_sadrzaj>
      <item>FINANCIJSKA AGENCIJA, RC SPLIT, OIB 85821130368, Mažuranićevo šetalište 24 b,21000 Split</item>
      <item>TURISTIČKI OBJEKTI, za ugostiteljstvo i trgovinu, društvo s ograničenom odgovornošću, OIB 13372095477, Put Skalica 53,21000 Split</item>
    </izvorni_sadrzaj>
    <derivirana_varijabla naziv="DomainObject.Predmet.SudioniciListAdressOIB_1">
      <item>FINANCIJSKA AGENCIJA, RC SPLIT, OIB 85821130368, Mažuranićevo šetalište 24 b,21000 Split</item>
      <item>TURISTIČKI OBJEKTI, za ugostiteljstvo i trgovinu, društvo s ograničenom odgovornošću, OIB 13372095477, Put Skalica 53,21000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13372095477</item>
    </izvorni_sadrzaj>
    <derivirana_varijabla naziv="DomainObject.Predmet.SudioniciListNazivOIB_1">
      <item>, OIB 85821130368</item>
      <item>, OIB 13372095477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48F8D6-3EDB-4D93-862A-DD3E2B458C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337</properties:Words>
  <properties:Characters>1955</properties:Characters>
  <properties:Lines>58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2015-10-28T14:13:00Z</dcterms:created>
  <dc:creator>nmarkovic</dc:creator>
  <cp:lastModifiedBy>Katarina Mikulić</cp:lastModifiedBy>
  <cp:lastPrinted>2015-10-29T08:40:00Z</cp:lastPrinted>
  <dcterms:modified xmlns:xsi="http://www.w3.org/2001/XMLSchema-instance" xsi:type="dcterms:W3CDTF">2015-10-29T09:51:00Z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