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a7d1" w14:paraId="f13a7d1" w:rsidRDefault="004E0C68" w:rsidR="00EC7D57" w:rsidRPr="00212CAF">
      <w:pPr>
        <w:ind w:firstLine="708"/>
        <w15:collapsed w:val="false"/>
        <w:rPr>
          <w:b/>
        </w:rPr>
      </w:pPr>
      <w:bookmarkStart w:name="_GoBack" w:id="0"/>
      <w:bookmarkEnd w:id="0"/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EC7D57" w:rsidR="00EC7D57" w:rsidRPr="00212CAF">
      <w:pPr>
        <w:rPr>
          <w:b/>
        </w:rPr>
      </w:pPr>
      <w:r w:rsidRPr="00212CAF">
        <w:rPr>
          <w:b/>
        </w:rPr>
        <w:t>TRGOVAČKI SUD U SPLITU</w:t>
      </w:r>
    </w:p>
    <w:p w:rsidRDefault="00EC7D57" w:rsidR="00EC7D57" w:rsidRPr="00212CAF">
      <w:pPr>
        <w:rPr>
          <w:b/>
        </w:rPr>
      </w:pPr>
      <w:r w:rsidRPr="00212CAF">
        <w:rPr>
          <w:b/>
        </w:rPr>
        <w:t>STALNA SLUŽBA U DUBROVNIKU</w:t>
      </w:r>
    </w:p>
    <w:p w:rsidRDefault="00EC7D57" w:rsidR="00212CAF">
      <w:pPr>
        <w:rPr>
          <w:b/>
        </w:rPr>
      </w:pPr>
      <w:r w:rsidRPr="00212CAF">
        <w:rPr>
          <w:b/>
        </w:rPr>
        <w:t xml:space="preserve">Dubrovnik, Dr. A. Starčevića 23                                                </w:t>
      </w:r>
    </w:p>
    <w:p w:rsidRDefault="00BE5377" w:rsidP="00212CAF" w:rsidR="00EC7D57" w:rsidRPr="00212CAF">
      <w:pPr>
        <w:jc w:val="right"/>
        <w:rPr>
          <w:b/>
        </w:rPr>
      </w:pPr>
      <w:r w:rsidRPr="00212CAF">
        <w:rPr>
          <w:b/>
        </w:rPr>
        <w:t>Posl.br. 7.St.</w:t>
      </w:r>
      <w:r w:rsidR="001E459B">
        <w:rPr>
          <w:b/>
        </w:rPr>
        <w:t>1099/16</w:t>
      </w:r>
    </w:p>
    <w:p w:rsidRDefault="00EC7D57" w:rsidR="00063224">
      <w:pPr>
        <w:rPr>
          <w:b/>
        </w:rPr>
      </w:pPr>
      <w:r w:rsidRPr="00212CAF">
        <w:rPr>
          <w:b/>
        </w:rPr>
        <w:t xml:space="preserve"> </w:t>
      </w: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573046" w:rsidP="001E459B" w:rsidR="00573046" w:rsidRPr="00212CAF">
      <w:pPr>
        <w:ind w:firstLine="708"/>
        <w:jc w:val="both"/>
      </w:pPr>
      <w:r w:rsidRPr="00212CAF">
        <w:t xml:space="preserve">Trgovački sud u </w:t>
      </w:r>
      <w:r w:rsidR="00EC7D57" w:rsidRPr="00212CAF">
        <w:t xml:space="preserve">Splitu, Stalna služba u </w:t>
      </w:r>
      <w:r w:rsidRPr="00212CAF">
        <w:t>Dubrovniku</w:t>
      </w:r>
      <w:r w:rsidR="00106E84" w:rsidRPr="00212CAF">
        <w:t xml:space="preserve">, po sucu toga suda </w:t>
      </w:r>
      <w:r w:rsidR="00F553CC" w:rsidRPr="00212CAF">
        <w:t>Diani Butigan Granić</w:t>
      </w:r>
      <w:r w:rsidR="00106E84" w:rsidRPr="00212CAF">
        <w:t xml:space="preserve">, kao stečajnom sucu </w:t>
      </w:r>
      <w:r w:rsidRPr="00212CAF">
        <w:t>u stečajnom postupku nad dužnikom</w:t>
      </w:r>
      <w:r w:rsidR="001E459B" w:rsidRPr="001E459B">
        <w:rPr>
          <w:sz w:val="22"/>
          <w:szCs w:val="22"/>
        </w:rPr>
        <w:t xml:space="preserve"> </w:t>
      </w:r>
      <w:r w:rsidR="001E459B">
        <w:rPr>
          <w:sz w:val="22"/>
          <w:szCs w:val="22"/>
        </w:rPr>
        <w:t>NATURALIS d.o.o. Dubrovnik, I. G. Kovačića 82, OIB: 81914701055</w:t>
      </w:r>
      <w:r w:rsidR="001E459B" w:rsidRPr="00FA1EA0">
        <w:t xml:space="preserve">, zastupanog po stečajnom upravitelju </w:t>
      </w:r>
      <w:r w:rsidR="001E459B">
        <w:t xml:space="preserve">Josipu </w:t>
      </w:r>
      <w:proofErr w:type="spellStart"/>
      <w:r w:rsidR="001E459B">
        <w:t>Hrgi</w:t>
      </w:r>
      <w:proofErr w:type="spellEnd"/>
      <w:r w:rsidR="001E459B">
        <w:t xml:space="preserve">, </w:t>
      </w:r>
      <w:r w:rsidR="00BE5377" w:rsidRPr="00212CAF">
        <w:t xml:space="preserve">dana </w:t>
      </w:r>
      <w:r w:rsidR="001E459B">
        <w:t xml:space="preserve">30. kolovoza </w:t>
      </w:r>
      <w:r w:rsidR="00212CAF">
        <w:t xml:space="preserve"> 2017.g.</w:t>
      </w:r>
    </w:p>
    <w:p w:rsidRDefault="00DD57A4" w:rsidR="00DD57A4">
      <w:pPr>
        <w:jc w:val="center"/>
        <w:rPr>
          <w:b/>
        </w:rPr>
      </w:pPr>
    </w:p>
    <w:p w:rsidRDefault="00212CAF" w:rsidR="00212CAF" w:rsidRPr="00212CAF">
      <w:pPr>
        <w:jc w:val="center"/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0A295A" w:rsidR="000A295A" w:rsidRPr="00212CAF">
      <w:pPr>
        <w:ind w:firstLine="705"/>
        <w:jc w:val="both"/>
      </w:pPr>
      <w:r>
        <w:t>S</w:t>
      </w:r>
      <w:r w:rsidR="00573046" w:rsidRPr="00212CAF">
        <w:t>a</w:t>
      </w:r>
      <w:r w:rsidR="00BD40CD" w:rsidRPr="00212CAF">
        <w:t>z</w:t>
      </w:r>
      <w:r>
        <w:t>iva se s</w:t>
      </w:r>
      <w:r w:rsidR="00BD40CD" w:rsidRPr="00212CAF">
        <w:t xml:space="preserve">kupština vjerovnika </w:t>
      </w:r>
      <w:r w:rsidR="00483BBF" w:rsidRPr="00212CAF">
        <w:t xml:space="preserve">za dan </w:t>
      </w:r>
      <w:r w:rsidR="001E459B">
        <w:rPr>
          <w:u w:val="single"/>
        </w:rPr>
        <w:t>27</w:t>
      </w:r>
      <w:r w:rsidR="003B73A4">
        <w:rPr>
          <w:u w:val="single"/>
        </w:rPr>
        <w:t>. rujna 2017.g u 1</w:t>
      </w:r>
      <w:r w:rsidR="001E459B">
        <w:rPr>
          <w:u w:val="single"/>
        </w:rPr>
        <w:t>1</w:t>
      </w:r>
      <w:r w:rsidR="003B73A4">
        <w:rPr>
          <w:u w:val="single"/>
        </w:rPr>
        <w:t>,00 sati</w:t>
      </w:r>
      <w:r w:rsidR="00212CAF">
        <w:t xml:space="preserve"> </w:t>
      </w:r>
      <w:r w:rsidR="000A295A" w:rsidRPr="00212CAF">
        <w:t>s dnevnim redom:</w:t>
      </w:r>
    </w:p>
    <w:p w:rsidRDefault="000A295A" w:rsidP="000A295A" w:rsidR="000A295A" w:rsidRPr="00212CAF">
      <w:pPr>
        <w:jc w:val="both"/>
      </w:pPr>
    </w:p>
    <w:p w:rsidRDefault="001E459B" w:rsidP="00BD04D3" w:rsidR="00EC7D57" w:rsidRPr="00212CAF">
      <w:pPr>
        <w:numPr>
          <w:ilvl w:val="0"/>
          <w:numId w:val="4"/>
        </w:numPr>
        <w:jc w:val="both"/>
      </w:pPr>
      <w:r>
        <w:t xml:space="preserve">Donošenje odluke o </w:t>
      </w:r>
      <w:r w:rsidR="003B73A4">
        <w:t>prijedlogu stečajnog upravitelja za obustavu i zaključenje stečajnog postupka sukladno čl. 293. Stečajnog zakona.</w:t>
      </w:r>
    </w:p>
    <w:p w:rsidRDefault="00BE5377" w:rsidP="00BE5377" w:rsidR="00BE5377" w:rsidRPr="00212CAF">
      <w:pPr>
        <w:ind w:left="1065"/>
        <w:jc w:val="both"/>
      </w:pPr>
    </w:p>
    <w:p w:rsidRDefault="00EC7D57" w:rsidP="00026489" w:rsidR="00EC7D57">
      <w:pPr>
        <w:jc w:val="both"/>
      </w:pPr>
    </w:p>
    <w:p w:rsidRDefault="00EB3A7A" w:rsidP="00026489" w:rsidR="00EB3A7A" w:rsidRPr="00212CAF">
      <w:pPr>
        <w:jc w:val="both"/>
      </w:pPr>
    </w:p>
    <w:p w:rsidRDefault="00573046" w:rsidR="00573046" w:rsidRPr="00212CAF">
      <w:pPr>
        <w:jc w:val="both"/>
      </w:pPr>
    </w:p>
    <w:p w:rsidRDefault="00573046" w:rsidP="00EC7D57" w:rsidR="00573046">
      <w:pPr>
        <w:jc w:val="center"/>
        <w:rPr>
          <w:b/>
        </w:rPr>
      </w:pPr>
      <w:r w:rsidRPr="00212CAF">
        <w:rPr>
          <w:b/>
        </w:rPr>
        <w:t xml:space="preserve">U </w:t>
      </w:r>
      <w:r w:rsidR="00664B6E" w:rsidRPr="00212CAF">
        <w:rPr>
          <w:b/>
        </w:rPr>
        <w:t xml:space="preserve">Dubrovniku, </w:t>
      </w:r>
      <w:r w:rsidR="001E459B">
        <w:rPr>
          <w:b/>
        </w:rPr>
        <w:t xml:space="preserve">30. kolovoza </w:t>
      </w:r>
      <w:r w:rsidR="00704079">
        <w:rPr>
          <w:b/>
        </w:rPr>
        <w:t>2017.g.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>Diana Butigan Granić</w:t>
      </w:r>
    </w:p>
    <w:p w:rsidRDefault="00664B6E" w:rsidR="00664B6E">
      <w:pPr>
        <w:jc w:val="both"/>
        <w:rPr>
          <w:b/>
        </w:rPr>
      </w:pPr>
    </w:p>
    <w:p w:rsidRDefault="00EB3A7A" w:rsidR="00EB3A7A">
      <w:pPr>
        <w:jc w:val="both"/>
        <w:rPr>
          <w:b/>
        </w:rPr>
      </w:pPr>
    </w:p>
    <w:p w:rsidRDefault="00EB3A7A" w:rsidR="00EB3A7A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B47" w:rsidR="00455B47">
      <w:r>
        <w:separator/>
      </w:r>
    </w:p>
  </w:endnote>
  <w:endnote w:id="0" w:type="continuationSeparator">
    <w:p w:rsidRDefault="00455B47" w:rsidR="00455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B47" w:rsidR="00455B47">
      <w:r>
        <w:separator/>
      </w:r>
    </w:p>
  </w:footnote>
  <w:footnote w:id="0" w:type="continuationSeparator">
    <w:p w:rsidRDefault="00455B47" w:rsidR="00455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36191"/>
    <w:rsid w:val="000547C3"/>
    <w:rsid w:val="0005719B"/>
    <w:rsid w:val="00063224"/>
    <w:rsid w:val="000A295A"/>
    <w:rsid w:val="000D1B72"/>
    <w:rsid w:val="000F1529"/>
    <w:rsid w:val="00106E84"/>
    <w:rsid w:val="001A63A8"/>
    <w:rsid w:val="001E39D3"/>
    <w:rsid w:val="001E459B"/>
    <w:rsid w:val="001F22B3"/>
    <w:rsid w:val="001F37BD"/>
    <w:rsid w:val="00212CAF"/>
    <w:rsid w:val="00231F7C"/>
    <w:rsid w:val="0025691F"/>
    <w:rsid w:val="00286274"/>
    <w:rsid w:val="002D1868"/>
    <w:rsid w:val="00382A09"/>
    <w:rsid w:val="003A1037"/>
    <w:rsid w:val="003A586E"/>
    <w:rsid w:val="003B73A4"/>
    <w:rsid w:val="003E5D01"/>
    <w:rsid w:val="00451801"/>
    <w:rsid w:val="00455B47"/>
    <w:rsid w:val="00483BBF"/>
    <w:rsid w:val="004A4EF1"/>
    <w:rsid w:val="004A69BE"/>
    <w:rsid w:val="004E0C68"/>
    <w:rsid w:val="0054606A"/>
    <w:rsid w:val="005543CE"/>
    <w:rsid w:val="00573046"/>
    <w:rsid w:val="005B09BF"/>
    <w:rsid w:val="005C1E8C"/>
    <w:rsid w:val="005F5232"/>
    <w:rsid w:val="006256E4"/>
    <w:rsid w:val="00657810"/>
    <w:rsid w:val="00664B6E"/>
    <w:rsid w:val="00667FE8"/>
    <w:rsid w:val="00675BC6"/>
    <w:rsid w:val="006911E8"/>
    <w:rsid w:val="006968C9"/>
    <w:rsid w:val="006D5267"/>
    <w:rsid w:val="006E058C"/>
    <w:rsid w:val="00704079"/>
    <w:rsid w:val="0071085C"/>
    <w:rsid w:val="0071453E"/>
    <w:rsid w:val="00777BDC"/>
    <w:rsid w:val="007A3434"/>
    <w:rsid w:val="007D3C5F"/>
    <w:rsid w:val="007F5BC9"/>
    <w:rsid w:val="00814FD9"/>
    <w:rsid w:val="0083571E"/>
    <w:rsid w:val="00851691"/>
    <w:rsid w:val="00865F17"/>
    <w:rsid w:val="00881515"/>
    <w:rsid w:val="00881799"/>
    <w:rsid w:val="008A257E"/>
    <w:rsid w:val="008D0BDA"/>
    <w:rsid w:val="008D4387"/>
    <w:rsid w:val="008F12BF"/>
    <w:rsid w:val="008F6914"/>
    <w:rsid w:val="00946A59"/>
    <w:rsid w:val="00957941"/>
    <w:rsid w:val="009A1354"/>
    <w:rsid w:val="009B1E7D"/>
    <w:rsid w:val="00A40FFD"/>
    <w:rsid w:val="00A4122B"/>
    <w:rsid w:val="00A63B67"/>
    <w:rsid w:val="00A871AC"/>
    <w:rsid w:val="00AA2B2C"/>
    <w:rsid w:val="00B454C5"/>
    <w:rsid w:val="00B94A04"/>
    <w:rsid w:val="00B94CD5"/>
    <w:rsid w:val="00BA0350"/>
    <w:rsid w:val="00BC7B4E"/>
    <w:rsid w:val="00BD04D3"/>
    <w:rsid w:val="00BD40CD"/>
    <w:rsid w:val="00BD690A"/>
    <w:rsid w:val="00BE3660"/>
    <w:rsid w:val="00BE5377"/>
    <w:rsid w:val="00C10E8C"/>
    <w:rsid w:val="00C16D9F"/>
    <w:rsid w:val="00C456BE"/>
    <w:rsid w:val="00C94F9C"/>
    <w:rsid w:val="00D11966"/>
    <w:rsid w:val="00DD57A4"/>
    <w:rsid w:val="00DE4C8A"/>
    <w:rsid w:val="00DF76CF"/>
    <w:rsid w:val="00E650E1"/>
    <w:rsid w:val="00E7179A"/>
    <w:rsid w:val="00EA1178"/>
    <w:rsid w:val="00EB3A7A"/>
    <w:rsid w:val="00EC7D57"/>
    <w:rsid w:val="00F44197"/>
    <w:rsid w:val="00F553CC"/>
    <w:rsid w:val="00F670F3"/>
    <w:rsid w:val="00F72152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1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1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1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1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1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1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1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1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NATURALIS društvo s ograničenom odgovornošću za turizam i usluge</izvorni_sadrzaj>
    <derivirana_varijabla naziv="DomainObject.Predmet.ProtustrankaFormated_1">  NATURALIS društvo s ograničenom odgovornošću za turizam i usluge</derivirana_varijabla>
  </DomainObject.Predmet.ProtustrankaFormated>
  <DomainObject.Predmet.ProtustrankaFormatedOIB>
    <izvorni_sadrzaj>  NATURALIS društvo s ograničenom odgovornošću za turizam i usluge, OIB 81914701055</izvorni_sadrzaj>
    <derivirana_varijabla naziv="DomainObject.Predmet.ProtustrankaFormatedOIB_1">  NATURALIS društvo s ograničenom odgovornošću za turizam i usluge, OIB 81914701055</derivirana_varijabla>
  </DomainObject.Predmet.ProtustrankaFormatedOIB>
  <DomainObject.Predmet.ProtustrankaFormatedWithAdress>
    <izvorni_sadrzaj> NATURALIS društvo s ograničenom odgovornošću za turizam i usluge, Ivana Gorana Kovačića 81, 20000 Dubrovnik</izvorni_sadrzaj>
    <derivirana_varijabla naziv="DomainObject.Predmet.ProtustrankaFormatedWithAdress_1"> NATURALIS društvo s ograničenom odgovornošću za turizam i usluge, Ivana Gorana Kovačića 81, 20000 Dubrovnik</derivirana_varijabla>
  </DomainObject.Predmet.ProtustrankaFormatedWithAdress>
  <DomainObject.Predmet.ProtustrankaFormatedWithAdressOIB>
    <izvorni_sadrzaj> NATURALIS društvo s ograničenom odgovornošću za turizam i usluge, OIB 81914701055, Ivana Gorana Kovačića 81, 20000 Dubrovnik</izvorni_sadrzaj>
    <derivirana_varijabla naziv="DomainObject.Predmet.ProtustrankaFormatedWithAdressOIB_1"> NATURALIS društvo s ograničenom odgovornošću za turizam i usluge, OIB 81914701055, Ivana Gorana Kovačića 81, 20000 Dubrovnik</derivirana_varijabla>
  </DomainObject.Predmet.ProtustrankaFormatedWithAdressOIB>
  <DomainObject.Predmet.ProtustrankaWithAdress>
    <izvorni_sadrzaj>NATURALIS društvo s ograničenom odgovornošću za turizam i usluge Ivana Gorana Kovačića 81, 20000 Dubrovnik</izvorni_sadrzaj>
    <derivirana_varijabla naziv="DomainObject.Predmet.ProtustrankaWithAdress_1">NATURALIS društvo s ograničenom odgovornošću za turizam i usluge Ivana Gorana Kovačića 81, 20000 Dubrovnik</derivirana_varijabla>
  </DomainObject.Predmet.ProtustrankaWithAdress>
  <DomainObject.Predmet.ProtustrankaWithAdressOIB>
    <izvorni_sadrzaj>NATURALIS društvo s ograničenom odgovornošću za turizam i usluge, OIB 81914701055, Ivana Gorana Kovačića 81, 20000 Dubrovnik</izvorni_sadrzaj>
    <derivirana_varijabla naziv="DomainObject.Predmet.ProtustrankaWithAdressOIB_1">NATURALIS društvo s ograničenom odgovornošću za turizam i usluge, OIB 81914701055, Ivana Gorana Kovačića 81, 20000 Dubrovnik</derivirana_varijabla>
  </DomainObject.Predmet.ProtustrankaWithAdressOIB>
  <DomainObject.Predmet.ProtustrankaNazivFormated>
    <izvorni_sadrzaj>NATURALIS društvo s ograničenom odgovornošću za turizam i usluge</izvorni_sadrzaj>
    <derivirana_varijabla naziv="DomainObject.Predmet.ProtustrankaNazivFormated_1">NATURALIS društvo s ograničenom odgovornošću za turizam i usluge</derivirana_varijabla>
  </DomainObject.Predmet.ProtustrankaNazivFormated>
  <DomainObject.Predmet.ProtustrankaNazivFormatedOIB>
    <izvorni_sadrzaj>NATURALIS društvo s ograničenom odgovornošću za turizam i usluge, OIB 81914701055</izvorni_sadrzaj>
    <derivirana_varijabla naziv="DomainObject.Predmet.ProtustrankaNazivFormatedOIB_1">NATURALIS društvo s ograničenom odgovornošću za turizam i usluge, OIB 81914701055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5199.59</izvorni_sadrzaj>
    <derivirana_varijabla naziv="DomainObject.Predmet.TrenutnaVrijednost_1">5199.59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NATURALIS društvo s ograničenom odgovornošću za turizam i usluge</item>
    </izvorni_sadrzaj>
    <derivirana_varijabla naziv="DomainObject.Predmet.ProtuStrankaListFormated_1">
      <item>NATURALIS društvo s ograničenom odgovornošću za turizam i usluge</item>
    </derivirana_varijabla>
  </DomainObject.Predmet.ProtuStrankaListFormated>
  <DomainObject.Predmet.ProtuStrankaListFormatedOIB>
    <izvorni_sadrzaj>
      <item>NATURALIS društvo s ograničenom odgovornošću za turizam i usluge, OIB 81914701055</item>
    </izvorni_sadrzaj>
    <derivirana_varijabla naziv="DomainObject.Predmet.ProtuStrankaListFormatedOIB_1">
      <item>NATURALIS društvo s ograničenom odgovornošću za turizam i usluge, OIB 81914701055</item>
    </derivirana_varijabla>
  </DomainObject.Predmet.ProtuStrankaListFormatedOIB>
  <DomainObject.Predmet.ProtuStrankaListFormatedWithAdress>
    <izvorni_sadrzaj>
      <item>NATURALIS društvo s ograničenom odgovornošću za turizam i usluge, Ivana Gorana Kovačića 81, 20000 Dubrovnik</item>
    </izvorni_sadrzaj>
    <derivirana_varijabla naziv="DomainObject.Predmet.ProtuStrankaListFormatedWithAdress_1">
      <item>NATURALIS društvo s ograničenom odgovornošću za turizam i usluge, Ivana Gorana Kovačića 81, 20000 Dubrovnik</item>
    </derivirana_varijabla>
  </DomainObject.Predmet.ProtuStrankaListFormatedWithAdress>
  <DomainObject.Predmet.ProtuStrankaListFormatedWithAdressOIB>
    <izvorni_sadrzaj>
      <item>NATURALIS društvo s ograničenom odgovornošću za turizam i usluge, OIB 81914701055, Ivana Gorana Kovačića 81, 20000 Dubrovnik</item>
    </izvorni_sadrzaj>
    <derivirana_varijabla naziv="DomainObject.Predmet.ProtuStrankaListFormatedWithAdressOIB_1">
      <item>NATURALIS društvo s ograničenom odgovornošću za turizam i usluge, OIB 81914701055, Ivana Gorana Kovačića 81, 20000 Dubrovnik</item>
    </derivirana_varijabla>
  </DomainObject.Predmet.ProtuStrankaListFormatedWithAdressOIB>
  <DomainObject.Predmet.ProtuStrankaListNazivFormated>
    <izvorni_sadrzaj>
      <item>NATURALIS društvo s ograničenom odgovornošću za turizam i usluge</item>
    </izvorni_sadrzaj>
    <derivirana_varijabla naziv="DomainObject.Predmet.ProtuStrankaListNazivFormated_1">
      <item>NATURALIS društvo s ograničenom odgovornošću za turizam i usluge</item>
    </derivirana_varijabla>
  </DomainObject.Predmet.ProtuStrankaListNazivFormated>
  <DomainObject.Predmet.ProtuStrankaListNazivFormatedOIB>
    <izvorni_sadrzaj>
      <item>NATURALIS društvo s ograničenom odgovornošću za turizam i usluge, OIB 81914701055</item>
    </izvorni_sadrzaj>
    <derivirana_varijabla naziv="DomainObject.Predmet.ProtuStrankaListNazivFormatedOIB_1">
      <item>NATURALIS društvo s ograničenom odgovornošću za turizam i usluge, OIB 81914701055</item>
    </derivirana_varijabla>
  </DomainObject.Predmet.ProtuStrankaListNazivFormatedOIB>
  <DomainObject.Predmet.OstaliListFormated>
    <izvorni_sadrzaj>
      <item>Tihan Hilje</item>
      <item>Nikša Daničić</item>
      <item>Josip Hrga, stečajni upravitelj</item>
    </izvorni_sadrzaj>
    <derivirana_varijabla naziv="DomainObject.Predmet.OstaliListFormated_1">
      <item>Tihan Hilje</item>
      <item>Nikša Daničić</item>
      <item>Josip Hrga, stečajni upravitelj</item>
    </derivirana_varijabla>
  </DomainObject.Predmet.OstaliListFormated>
  <DomainObject.Predmet.OstaliListFormatedOIB>
    <izvorni_sadrzaj>
      <item>Tihan Hilje</item>
      <item>Nikša Daničić</item>
      <item>Josip Hrga, stečajni upravitelj, OIB 15662494844</item>
    </izvorni_sadrzaj>
    <derivirana_varijabla naziv="DomainObject.Predmet.OstaliListFormatedOIB_1">
      <item>Tihan Hilje</item>
      <item>Nikša Daničić</item>
      <item>Josip Hrga, stečajni upravitelj, OIB 15662494844</item>
    </derivirana_varijabla>
  </DomainObject.Predmet.OstaliListFormatedOIB>
  <DomainObject.Predmet.OstaliListFormatedWithAdress>
    <izvorni_sadrzaj>
      <item>Tihan Hilje</item>
      <item>Nikša Daničić</item>
      <item>Josip Hrga, stečajni upravitelj, Bihaćka 15, 21000 Split</item>
    </izvorni_sadrzaj>
    <derivirana_varijabla naziv="DomainObject.Predmet.OstaliListFormatedWithAdress_1">
      <item>Tihan Hilje</item>
      <item>Nikša Daničić</item>
      <item>Josip Hrga, stečajni upravitelj, Bihaćka 15, 21000 Split</item>
    </derivirana_varijabla>
  </DomainObject.Predmet.OstaliListFormatedWithAdress>
  <DomainObject.Predmet.OstaliListFormatedWithAdressOIB>
    <izvorni_sadrzaj>
      <item>Tihan Hilje</item>
      <item>Nikša Daničić</item>
      <item>Josip Hrga, stečajni upravitelj, OIB 15662494844, Bihaćka 15, 21000 Split</item>
    </izvorni_sadrzaj>
    <derivirana_varijabla naziv="DomainObject.Predmet.OstaliListFormatedWithAdressOIB_1">
      <item>Tihan Hilje</item>
      <item>Nikša Daničić</item>
      <item>Josip Hrga, stečajni upravitelj, OIB 15662494844, Bihaćka 15, 21000 Split</item>
    </derivirana_varijabla>
  </DomainObject.Predmet.OstaliListFormatedWithAdressOIB>
  <DomainObject.Predmet.OstaliListNazivFormated>
    <izvorni_sadrzaj>
      <item>Tihan Hilje</item>
      <item>Nikša Daničić</item>
      <item>Josip Hrga, stečajni upravitelj</item>
    </izvorni_sadrzaj>
    <derivirana_varijabla naziv="DomainObject.Predmet.OstaliListNazivFormated_1">
      <item>Tihan Hilje</item>
      <item>Nikša Daničić</item>
      <item>Josip Hrga, stečajni upravitelj</item>
    </derivirana_varijabla>
  </DomainObject.Predmet.OstaliListNazivFormated>
  <DomainObject.Predmet.OstaliListNazivFormatedOIB>
    <izvorni_sadrzaj>
      <item>Tihan Hilje</item>
      <item>Nikša Daničić</item>
      <item>Josip Hrga, stečajni upravitelj, OIB 15662494844</item>
    </izvorni_sadrzaj>
    <derivirana_varijabla naziv="DomainObject.Predmet.OstaliListNazivFormatedOIB_1">
      <item>Tihan Hilje</item>
      <item>Nikša Daničić</item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NATURALIS društvo s ograničenom odgovornošću za turizam i usluge</izvorni_sadrzaj>
    <derivirana_varijabla naziv="DomainObject.Predmet.ProtustrankaIDrugi_1">NATURALIS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NATURALIS društvo s ograničenom odgovornošću za turizam i usluge, OIB 81914701055, Ivana Gorana Kovačića 81, 20000 Dubrovnik</izvorni_sadrzaj>
    <derivirana_varijabla naziv="DomainObject.Predmet.ProtustrankaIDrugiAdressOIB_1">NATURALIS društvo s ograničenom odgovornošću za turizam i usluge, OIB 81914701055, Ivana Gorana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NATURALIS društvo s ograničenom odgovornošću za turizam i usluge</item>
      <item>Tihan Hilje</item>
      <item>Nikša Daničić</item>
      <item>Josip Hrga, stečajni upravitelj</item>
    </izvorni_sadrzaj>
    <derivirana_varijabla naziv="DomainObject.Predmet.SudioniciListNaziv_1">
      <item>FINA RC Split, Podružnica Dubrovnik</item>
      <item>NATURALIS društvo s ograničenom odgovornošću za turizam i usluge</item>
      <item>Tihan Hilje</item>
      <item>Nikša Daničić</item>
      <item>Josip Hrga,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NATURALIS društvo s ograničenom odgovornošću za turizam i usluge, OIB 81914701055, Ivana Gorana Kovačića 81,20000 Dubrovnik</item>
      <item>Tihan Hilje</item>
      <item>Nikša Daničić</item>
      <item>Josip Hrga, stečajni upravitelj, OIB 15662494844, Bihaćka 15,21000 Split</item>
    </izvorni_sadrzaj>
    <derivirana_varijabla naziv="DomainObject.Predmet.SudioniciListAdressOIB_1">
      <item>FINA RC Split, Podružnica Dubrovnik, OIB 85821130368, Vukovarska 2,20000 Dubrovnik</item>
      <item>NATURALIS društvo s ograničenom odgovornošću za turizam i usluge, OIB 81914701055, Ivana Gorana Kovačića 81,20000 Dubrovnik</item>
      <item>Tihan Hilje</item>
      <item>Nikša Daničić</item>
      <item>Josip Hrga, stečajni upravitelj, OIB 15662494844, Bihaćka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81914701055</item>
      <item>, OIB null</item>
      <item>, OIB null</item>
      <item>, OIB 15662494844</item>
    </izvorni_sadrzaj>
    <derivirana_varijabla naziv="DomainObject.Predmet.SudioniciListNazivOIB_1">
      <item>, OIB 85821130368</item>
      <item>, OIB 81914701055</item>
      <item>, OIB null</item>
      <item>, OIB null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137</properties:Words>
  <properties:Characters>721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2017-08-30T10:28:00Z</dcterms:created>
  <dc:creator>RH-TDU</dc:creator>
  <cp:lastModifiedBy>Mara Marčinko</cp:lastModifiedBy>
  <cp:lastPrinted>2017-07-12T09:40:00Z</cp:lastPrinted>
  <dcterms:modified xmlns:xsi="http://www.w3.org/2001/XMLSchema-instance" xsi:type="dcterms:W3CDTF">2017-08-30T11:16:00Z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