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f744" w14:paraId="820f744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483E5A">
        <w:t>45</w:t>
      </w:r>
      <w:r w:rsidR="006B74B6">
        <w:t>3</w:t>
      </w:r>
      <w:r w:rsidR="00CC5885">
        <w:t>/2017</w:t>
      </w:r>
      <w:r w:rsidR="00946625">
        <w:t>-</w:t>
      </w:r>
      <w:r w:rsidR="006B74B6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B74B6">
        <w:t>ZADARSKI ŠPORT d.o.o. u likvidaciji, Zadar, Bruna Bušića bb, OIB: 98185775176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CD57A7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9E3AC3">
        <w:t xml:space="preserve">Ante </w:t>
      </w:r>
      <w:r w:rsidRPr="00E1656B">
        <w:t>Vukašina iz Zadra, Dr. Franje Tuđmana 46C, OIB: 65643961597</w:t>
      </w:r>
      <w:r w:rsidR="00BB7CB3" w:rsidRPr="00E1656B">
        <w:t>,</w:t>
      </w:r>
      <w:r w:rsidR="00E1656B" w:rsidRPr="00E1656B">
        <w:t xml:space="preserve"> imenuje se za privremen</w:t>
      </w:r>
      <w:r>
        <w:t>og</w:t>
      </w:r>
      <w:r w:rsidR="00E1656B" w:rsidRPr="00E1656B">
        <w:t xml:space="preserve"> stečajn</w:t>
      </w:r>
      <w:r>
        <w:t>og</w:t>
      </w:r>
      <w:r w:rsidR="00E1656B" w:rsidRPr="00E1656B">
        <w:t xml:space="preserve"> upravitelj</w:t>
      </w:r>
      <w:r>
        <w:t>a</w:t>
      </w:r>
      <w:r w:rsidR="00BB7CB3" w:rsidRPr="00E1656B">
        <w:t xml:space="preserve"> nad stečajnim dužnikom </w:t>
      </w:r>
      <w:r w:rsidR="006B74B6">
        <w:t>ZADARSKI ŠPORT d.o.o. u likvidaciji, Zadar, Bruna Bušića bb, OIB: 98185775176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CD57A7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</w:t>
      </w:r>
      <w:r w:rsidR="004304DE">
        <w:t xml:space="preserve"> stečajn</w:t>
      </w:r>
      <w:r>
        <w:t>i</w:t>
      </w:r>
      <w:r w:rsidR="00466EF4">
        <w:t xml:space="preserve"> upravitelj</w:t>
      </w:r>
      <w:r w:rsidR="00CF5F8A">
        <w:t xml:space="preserve"> duž</w:t>
      </w:r>
      <w:r>
        <w:t>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304D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</w:t>
      </w:r>
      <w:r w:rsidR="00CD57A7">
        <w:t>i</w:t>
      </w:r>
      <w:r>
        <w:t xml:space="preserve"> stečajn</w:t>
      </w:r>
      <w:r w:rsidR="00CD57A7">
        <w:t>i</w:t>
      </w:r>
      <w:r w:rsidR="00466EF4">
        <w:t xml:space="preserve"> upravitelj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6B74B6">
        <w:t>ZADARSKI ŠPORT d.o.o. u likvidaciji,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CD57A7" w:rsidP="001A547B" w:rsidR="001A547B" w:rsidRPr="00EF7C9A">
      <w:pPr>
        <w:ind w:firstLine="708"/>
        <w:jc w:val="both"/>
      </w:pPr>
      <w:r>
        <w:t>Privremeni stečajni</w:t>
      </w:r>
      <w:r w:rsidR="001A547B" w:rsidRPr="00EF7C9A">
        <w:t xml:space="preserve"> upravitelj</w:t>
      </w:r>
      <w:r w:rsidR="004304DE">
        <w:t xml:space="preserve"> dužna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D4D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3A3024">
          <w:t>4</w:t>
        </w:r>
        <w:r w:rsidR="00483E5A">
          <w:t>5</w:t>
        </w:r>
        <w:r w:rsidR="006B74B6">
          <w:t>3</w:t>
        </w:r>
        <w:r w:rsidR="00D26084">
          <w:t>/</w:t>
        </w:r>
        <w:r w:rsidR="00CC5885">
          <w:t>2017-</w:t>
        </w:r>
        <w:r w:rsidR="006B74B6">
          <w:t>14</w:t>
        </w:r>
      </w:p>
      <w:p w:rsidRDefault="00E12FEA" w:rsidP="009C0FF2" w:rsidR="00E12FEA" w:rsidRPr="00EF7C9A">
        <w:pPr>
          <w:jc w:val="right"/>
        </w:pPr>
      </w:p>
      <w:p w:rsidRDefault="00512D4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72E70"/>
    <w:rsid w:val="00281BC7"/>
    <w:rsid w:val="002A16E1"/>
    <w:rsid w:val="002E4032"/>
    <w:rsid w:val="002F591D"/>
    <w:rsid w:val="002F65B3"/>
    <w:rsid w:val="003024D4"/>
    <w:rsid w:val="003039D7"/>
    <w:rsid w:val="00323F63"/>
    <w:rsid w:val="00336DB9"/>
    <w:rsid w:val="00340FE3"/>
    <w:rsid w:val="00342BE6"/>
    <w:rsid w:val="00353A6D"/>
    <w:rsid w:val="00354F74"/>
    <w:rsid w:val="0038536A"/>
    <w:rsid w:val="003911EF"/>
    <w:rsid w:val="003A3024"/>
    <w:rsid w:val="003C4494"/>
    <w:rsid w:val="003C624E"/>
    <w:rsid w:val="003C6DA5"/>
    <w:rsid w:val="003D73F1"/>
    <w:rsid w:val="003F2345"/>
    <w:rsid w:val="00405D16"/>
    <w:rsid w:val="00414DDA"/>
    <w:rsid w:val="0041715A"/>
    <w:rsid w:val="004304DE"/>
    <w:rsid w:val="0044771D"/>
    <w:rsid w:val="00453E80"/>
    <w:rsid w:val="00466EF4"/>
    <w:rsid w:val="004719EE"/>
    <w:rsid w:val="00474A81"/>
    <w:rsid w:val="00483E5A"/>
    <w:rsid w:val="00496E35"/>
    <w:rsid w:val="004A1BFA"/>
    <w:rsid w:val="004B768C"/>
    <w:rsid w:val="004C1592"/>
    <w:rsid w:val="004C4A14"/>
    <w:rsid w:val="004F1515"/>
    <w:rsid w:val="00512D4D"/>
    <w:rsid w:val="00515656"/>
    <w:rsid w:val="00531CC9"/>
    <w:rsid w:val="0054661B"/>
    <w:rsid w:val="00563127"/>
    <w:rsid w:val="005A29BC"/>
    <w:rsid w:val="005A2E2A"/>
    <w:rsid w:val="005D284B"/>
    <w:rsid w:val="00665069"/>
    <w:rsid w:val="006A6847"/>
    <w:rsid w:val="006B74B6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B0E7F"/>
    <w:rsid w:val="00CC5885"/>
    <w:rsid w:val="00CD57A7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  <w:rsid w:val="00FC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ZADARSKI ŠPORT d.o.o. u likvidaciji</izvorni_sadrzaj>
    <derivirana_varijabla naziv="DomainObject.Predmet.ProtustrankaFormated_1">  ZADARSKI ŠPORT d.o.o. u likvidaciji</derivirana_varijabla>
  </DomainObject.Predmet.ProtustrankaFormated>
  <DomainObject.Predmet.ProtustrankaFormatedOIB>
    <izvorni_sadrzaj>  ZADARSKI ŠPORT d.o.o. u likvidaciji, OIB 98185775176</izvorni_sadrzaj>
    <derivirana_varijabla naziv="DomainObject.Predmet.ProtustrankaFormatedOIB_1">  ZADARSKI ŠPORT d.o.o. u likvidaciji, OIB 98185775176</derivirana_varijabla>
  </DomainObject.Predmet.ProtustrankaFormatedOIB>
  <DomainObject.Predmet.ProtustrankaFormatedWithAdress>
    <izvorni_sadrzaj> ZADARSKI ŠPORT d.o.o. u likvidaciji, Bruna Bušića/bb, 23000 Zadar</izvorni_sadrzaj>
    <derivirana_varijabla naziv="DomainObject.Predmet.ProtustrankaFormatedWithAdress_1"> ZADARSKI ŠPORT d.o.o. u likvidaciji, Bruna Bušića/bb, 23000 Zadar</derivirana_varijabla>
  </DomainObject.Predmet.ProtustrankaFormatedWithAdress>
  <DomainObject.Predmet.ProtustrankaFormatedWithAdressOIB>
    <izvorni_sadrzaj> ZADARSKI ŠPORT d.o.o. u likvidaciji, OIB 98185775176, Bruna Bušića/bb, 23000 Zadar</izvorni_sadrzaj>
    <derivirana_varijabla naziv="DomainObject.Predmet.ProtustrankaFormatedWithAdressOIB_1"> ZADARSKI ŠPORT d.o.o. u likvidaciji, OIB 98185775176, Bruna Bušića/bb, 23000 Zadar</derivirana_varijabla>
  </DomainObject.Predmet.ProtustrankaFormatedWithAdressOIB>
  <DomainObject.Predmet.ProtustrankaWithAdress>
    <izvorni_sadrzaj>ZADARSKI ŠPORT d.o.o. u likvidaciji Bruna Bušića/bb, 23000 Zadar</izvorni_sadrzaj>
    <derivirana_varijabla naziv="DomainObject.Predmet.ProtustrankaWithAdress_1">ZADARSKI ŠPORT d.o.o. u likvidaciji Bruna Bušića/bb, 23000 Zadar</derivirana_varijabla>
  </DomainObject.Predmet.ProtustrankaWithAdress>
  <DomainObject.Predmet.ProtustrankaWithAdressOIB>
    <izvorni_sadrzaj>ZADARSKI ŠPORT d.o.o. u likvidaciji, OIB 98185775176, Bruna Bušića/bb, 23000 Zadar</izvorni_sadrzaj>
    <derivirana_varijabla naziv="DomainObject.Predmet.ProtustrankaWithAdressOIB_1">ZADARSKI ŠPORT d.o.o. u likvidaciji, OIB 98185775176, Bruna Bušića/bb, 23000 Zadar</derivirana_varijabla>
  </DomainObject.Predmet.ProtustrankaWithAdressOIB>
  <DomainObject.Predmet.ProtustrankaNazivFormated>
    <izvorni_sadrzaj>ZADARSKI ŠPORT d.o.o. u likvidaciji</izvorni_sadrzaj>
    <derivirana_varijabla naziv="DomainObject.Predmet.ProtustrankaNazivFormated_1">ZADARSKI ŠPORT d.o.o. u likvidaciji</derivirana_varijabla>
  </DomainObject.Predmet.ProtustrankaNazivFormated>
  <DomainObject.Predmet.ProtustrankaNazivFormatedOIB>
    <izvorni_sadrzaj>ZADARSKI ŠPORT d.o.o. u likvidaciji, OIB 98185775176</izvorni_sadrzaj>
    <derivirana_varijabla naziv="DomainObject.Predmet.ProtustrankaNazivFormatedOIB_1">ZADARSKI ŠPORT d.o.o. u likvidaciji, OIB 98185775176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ZADARSKI ŠPORT d.o.o. u likvidaciji</item>
    </izvorni_sadrzaj>
    <derivirana_varijabla naziv="DomainObject.Predmet.ProtuStrankaListFormated_1">
      <item>ZADARSKI ŠPORT d.o.o. u likvidaciji</item>
    </derivirana_varijabla>
  </DomainObject.Predmet.ProtuStrankaListFormated>
  <DomainObject.Predmet.ProtuStrankaListFormatedOIB>
    <izvorni_sadrzaj>
      <item>ZADARSKI ŠPORT d.o.o. u likvidaciji, OIB 98185775176</item>
    </izvorni_sadrzaj>
    <derivirana_varijabla naziv="DomainObject.Predmet.ProtuStrankaListFormatedOIB_1">
      <item>ZADARSKI ŠPORT d.o.o. u likvidaciji, OIB 98185775176</item>
    </derivirana_varijabla>
  </DomainObject.Predmet.ProtuStrankaListFormatedOIB>
  <DomainObject.Predmet.ProtuStrankaListFormatedWithAdress>
    <izvorni_sadrzaj>
      <item>ZADARSKI ŠPORT d.o.o. u likvidaciji, Bruna Bušića/bb, 23000 Zadar</item>
    </izvorni_sadrzaj>
    <derivirana_varijabla naziv="DomainObject.Predmet.ProtuStrankaListFormatedWithAdress_1">
      <item>ZADARSKI ŠPORT d.o.o. u likvidaciji, Bruna Bušića/bb, 23000 Zadar</item>
    </derivirana_varijabla>
  </DomainObject.Predmet.ProtuStrankaListFormatedWithAdress>
  <DomainObject.Predmet.ProtuStrankaListFormatedWithAdressOIB>
    <izvorni_sadrzaj>
      <item>ZADARSKI ŠPORT d.o.o. u likvidaciji, OIB 98185775176, Bruna Bušića/bb, 23000 Zadar</item>
    </izvorni_sadrzaj>
    <derivirana_varijabla naziv="DomainObject.Predmet.ProtuStrankaListFormatedWithAdressOIB_1">
      <item>ZADARSKI ŠPORT d.o.o. u likvidaciji, OIB 98185775176, Bruna Bušića/bb, 23000 Zadar</item>
    </derivirana_varijabla>
  </DomainObject.Predmet.ProtuStrankaListFormatedWithAdressOIB>
  <DomainObject.Predmet.ProtuStrankaListNazivFormated>
    <izvorni_sadrzaj>
      <item>ZADARSKI ŠPORT d.o.o. u likvidaciji</item>
    </izvorni_sadrzaj>
    <derivirana_varijabla naziv="DomainObject.Predmet.ProtuStrankaListNazivFormated_1">
      <item>ZADARSKI ŠPORT d.o.o. u likvidaciji</item>
    </derivirana_varijabla>
  </DomainObject.Predmet.ProtuStrankaListNazivFormated>
  <DomainObject.Predmet.ProtuStrankaListNazivFormatedOIB>
    <izvorni_sadrzaj>
      <item>ZADARSKI ŠPORT d.o.o. u likvidaciji, OIB 98185775176</item>
    </izvorni_sadrzaj>
    <derivirana_varijabla naziv="DomainObject.Predmet.ProtuStrankaListNazivFormatedOIB_1">
      <item>ZADARSKI ŠPORT d.o.o. u likvidaciji, OIB 98185775176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ZADARSKI ŠPORT d.o.o. u likvidaciji</izvorni_sadrzaj>
    <derivirana_varijabla naziv="DomainObject.Predmet.ProtustrankaIDrugi_1">ZADARSKI ŠPORT d.o.o.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ZADARSKI ŠPORT d.o.o. u likvidaciji, OIB 98185775176, Bruna Bušića/bb, 23000 Zadar</izvorni_sadrzaj>
    <derivirana_varijabla naziv="DomainObject.Predmet.ProtustrankaIDrugiAdressOIB_1">ZADARSKI ŠPORT d.o.o. u likvidaciji, OIB 98185775176, Bruna Bušića/bb,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ZADARSKI ŠPORT d.o.o. u likvidaciji</item>
      <item>FINA</item>
      <item>Mirko Jošić</item>
    </izvorni_sadrzaj>
    <derivirana_varijabla naziv="DomainObject.Predmet.SudioniciListNaziv_1">
      <item>ZADARSKI ŠPORT d.o.o. u likvidaciji</item>
      <item>FINA</item>
      <item>Mirko Jošić</item>
    </derivirana_varijabla>
  </DomainObject.Predmet.SudioniciListNaziv>
  <DomainObject.Predmet.SudioniciListAdressOIB>
    <izvorni_sadrzaj>
      <item>ZADARSKI ŠPORT d.o.o. u likvidaciji, OIB 98185775176, Bruna Bušića/bb,23000 Zadar</item>
      <item>FINA, OIB 85821130368</item>
      <item>Mirko Jošić, OIB 55357779169, ULICA FRANJE PETRIĆA 3 C (ranije: ZADAR, ULICA FRANJE PETRIĆA, 5 E),23000 Zadar</item>
    </izvorni_sadrzaj>
    <derivirana_varijabla naziv="DomainObject.Predmet.SudioniciListAdressOIB_1">
      <item>ZADARSKI ŠPORT d.o.o. u likvidaciji, OIB 98185775176, Bruna Bušića/bb,23000 Zadar</item>
      <item>FINA, OIB 85821130368</item>
      <item>Mirko Jošić, OIB 55357779169, ULICA FRANJE PETRIĆA 3 C (ranije: ZADAR, ULICA FRANJE PETRIĆA, 5 E),23000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98185775176</item>
      <item>, OIB 85821130368</item>
      <item>, OIB 55357779169</item>
    </izvorni_sadrzaj>
    <derivirana_varijabla naziv="DomainObject.Predmet.SudioniciListNazivOIB_1">
      <item>, OIB 98185775176</item>
      <item>, OIB 85821130368</item>
      <item>, OIB 55357779169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1887</properties:Characters>
  <properties:Lines>71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2018-01-18T09:15:00Z</dcterms:created>
  <dc:creator>Ardena Bajlo</dc:creator>
  <cp:lastModifiedBy>Nena Mužanović</cp:lastModifiedBy>
  <cp:lastPrinted>2018-01-18T07:57:00Z</cp:lastPrinted>
  <dcterms:modified xmlns:xsi="http://www.w3.org/2001/XMLSchema-instance" xsi:type="dcterms:W3CDTF">2018-01-22T09:04:00Z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