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182f" w14:paraId="fd8182f" w:rsidRDefault="00AE649C" w:rsidP="00FA5B5E" w:rsidR="00AE649C" w:rsidRPr="00B76F3C">
      <w:pPr>
        <w:pStyle w:val="Naslov3"/>
        <w15:collapsed w:val="false"/>
      </w:pPr>
    </w:p>
    <w:p w:rsidRDefault="004553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53E5" w:rsidP="004553E5" w:rsidR="004553E5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         3 St-67/2015-4</w:t>
      </w:r>
    </w:p>
    <w:p w:rsidRDefault="004553E5" w:rsidP="004553E5" w:rsidR="004553E5" w:rsidRPr="004553E5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4553E5" w:rsidP="004553E5" w:rsidR="004553E5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MIKI-BENZ – trgovina i usluige d.o.o. Grabrovnica, Grabrovnica 167, OIB: 04153844855, dana 10. studenog 2015. godine </w:t>
      </w:r>
    </w:p>
    <w:p w:rsidRDefault="004553E5" w:rsidP="004553E5" w:rsidR="004553E5" w:rsidRPr="004553E5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4553E5" w:rsidP="004553E5" w:rsidR="004553E5">
      <w:pPr>
        <w:ind w:firstLine="851"/>
        <w:jc w:val="both"/>
        <w:rPr>
          <w:noProof/>
        </w:rPr>
      </w:pPr>
      <w:r>
        <w:rPr>
          <w:noProof/>
        </w:rPr>
        <w:t xml:space="preserve">Spaja se spis St-116/2015 na spis St-67/2015, radi provođenja jedinstvenog postupka i donošenja zajedničke odluke.  </w:t>
      </w:r>
    </w:p>
    <w:p w:rsidRDefault="004553E5" w:rsidP="004553E5" w:rsidR="004553E5" w:rsidRPr="004553E5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4553E5" w:rsidP="004553E5" w:rsidR="004553E5">
      <w:pPr>
        <w:ind w:firstLine="851"/>
        <w:jc w:val="both"/>
        <w:rPr>
          <w:noProof/>
        </w:rPr>
      </w:pPr>
      <w:r>
        <w:rPr>
          <w:noProof/>
        </w:rPr>
        <w:t xml:space="preserve">Financijska agencija, RC Zagreb, Podružnica Bjelovar podnijela je ovom sudu dana 18. rujna 2015. godine zahtjev za provedbu skraćenog stečajnog postupka nad dužnikom MIKI BENZ – trgovina i usluge d.o.o. Grabrovnica, Grabrovnica 167. Po navedenom je zahtjevu u tijeku postupak koji se vodi pod brojem  St-67/2015. </w:t>
      </w:r>
    </w:p>
    <w:p w:rsidRDefault="004553E5" w:rsidP="004553E5" w:rsidR="004553E5">
      <w:pPr>
        <w:ind w:firstLine="851"/>
        <w:jc w:val="both"/>
        <w:rPr>
          <w:noProof/>
        </w:rPr>
      </w:pPr>
      <w:r>
        <w:rPr>
          <w:noProof/>
        </w:rPr>
        <w:t>Dana 29. listopada 2015. godine Financijaska agencija je ponovo podnijela zahtjev za provedbu skraćenog stečajnog postupka nad istim dužnikom.</w:t>
      </w:r>
    </w:p>
    <w:p w:rsidRDefault="004553E5" w:rsidP="004553E5" w:rsidR="004553E5">
      <w:pPr>
        <w:ind w:firstLine="851"/>
        <w:jc w:val="both"/>
        <w:rPr>
          <w:noProof/>
        </w:rPr>
      </w:pPr>
      <w:r>
        <w:rPr>
          <w:noProof/>
        </w:rPr>
        <w:t>Kako su podnesena dva zahtjeva za provedbu skraćenog stečajnog postupka temeljem odredbe čl. 16. st. 6. Stečajnog zakona ("Narodne novine" br. 71/15) riješeno je kao u izreci.</w:t>
      </w:r>
    </w:p>
    <w:p w:rsidRDefault="004553E5" w:rsidP="004553E5" w:rsidR="004553E5">
      <w:pPr>
        <w:jc w:val="center"/>
        <w:rPr>
          <w:noProof/>
        </w:rPr>
      </w:pPr>
      <w:r>
        <w:rPr>
          <w:noProof/>
        </w:rPr>
        <w:t xml:space="preserve">U Bjelovaru, dana 10. studenog 2015. godine </w:t>
      </w:r>
    </w:p>
    <w:p w:rsidRDefault="004553E5" w:rsidP="004553E5" w:rsidR="004553E5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4553E5" w:rsidP="004553E5" w:rsidR="004553E5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4553E5" w:rsidP="004553E5" w:rsidR="004553E5">
      <w:pPr>
        <w:jc w:val="both"/>
        <w:rPr>
          <w:b/>
        </w:rPr>
      </w:pPr>
    </w:p>
    <w:p w:rsidRDefault="004553E5" w:rsidP="004553E5" w:rsidR="004553E5">
      <w:pPr>
        <w:jc w:val="both"/>
      </w:pPr>
      <w:r>
        <w:rPr>
          <w:b/>
        </w:rPr>
        <w:t xml:space="preserve">POUKA O PRAVNOM LIJEKU: </w:t>
      </w:r>
      <w:r>
        <w:t>Protiv ovog rješenja nije dopuštena posebna žalba (čl. 278. st. 2. Zakona o parničnom postupku u vezi sa čl. 10. Stečajnog zakona).</w:t>
      </w:r>
    </w:p>
    <w:p w:rsidRDefault="004553E5" w:rsidP="004553E5" w:rsidR="004553E5">
      <w:pPr>
        <w:rPr>
          <w:noProof/>
        </w:rPr>
      </w:pPr>
      <w:r>
        <w:rPr>
          <w:noProof/>
        </w:rPr>
        <w:t>Rj.</w:t>
      </w:r>
    </w:p>
    <w:p w:rsidRDefault="004553E5" w:rsidP="004553E5" w:rsidR="004553E5">
      <w:pPr>
        <w:rPr>
          <w:noProof/>
        </w:rPr>
      </w:pPr>
      <w:r>
        <w:rPr>
          <w:noProof/>
        </w:rPr>
        <w:t>1. Predlagatelju  putem e-oglasne ploče suda</w:t>
      </w:r>
    </w:p>
    <w:p w:rsidRDefault="004553E5" w:rsidP="004553E5" w:rsidR="004553E5">
      <w:pPr>
        <w:rPr>
          <w:noProof/>
        </w:rPr>
      </w:pPr>
      <w:r>
        <w:rPr>
          <w:noProof/>
        </w:rPr>
        <w:t>2. Sc pravomoćnost</w:t>
      </w:r>
    </w:p>
    <w:p w:rsidRDefault="004553E5" w:rsidP="004553E5" w:rsidR="00DA0242">
      <w:pPr>
        <w:rPr>
          <w:noProof/>
        </w:rPr>
      </w:pPr>
      <w:r>
        <w:rPr>
          <w:noProof/>
        </w:rPr>
        <w:t xml:space="preserve">Bj. 10.11.2015. 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3E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51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St-67/2015-4</izvorni_sadrzaj>
    <derivirana_varijabla naziv="DomainObject.Oznaka_1">St-67/2015-4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</izvorni_sadrzaj>
    <derivirana_varijabla naziv="DomainObject.Predmet.ProtustrankaFormated_1">  MIKI-BENZ - trgovina i usluge d.o.o. Grabrovnica</derivirana_varijabla>
  </DomainObject.Predmet.ProtustrankaFormated>
  <DomainObject.Predmet.ProtustrankaFormatedOIB>
    <izvorni_sadrzaj>  MIKI-BENZ - trgovina i usluge d.o.o. Grabrovnica, OIB 04153844855</izvorni_sadrzaj>
    <derivirana_varijabla naziv="DomainObject.Predmet.ProtustrankaFormatedOIB_1">  MIKI-BENZ - trgovina i usluge d.o.o. Grabrovnica, OIB 04153844855</derivirana_varijabla>
  </DomainObject.Predmet.ProtustrankaFormatedOIB>
  <DomainObject.Predmet.ProtustrankaFormatedWithAdress>
    <izvorni_sadrzaj> MIKI-BENZ - trgovina i usluge d.o.o. Grabrovnica, Grabrovnica 167, 33405 Grabrovnica</izvorni_sadrzaj>
    <derivirana_varijabla naziv="DomainObject.Predmet.ProtustrankaFormatedWithAdress_1"> MIKI-BENZ - trgovina i usluge d.o.o. Grabrovnica, Grabrovnica 167, 33405 Grabrovnica</derivirana_varijabla>
  </DomainObject.Predmet.ProtustrankaFormatedWithAdress>
  <DomainObject.Predmet.ProtustrankaFormatedWithAdressOIB>
    <izvorni_sadrzaj> MIKI-BENZ - trgovina i usluge d.o.o. Grabrovnica, OIB 04153844855, Grabrovnica 167, 33405 Grabrovnica</izvorni_sadrzaj>
    <derivirana_varijabla naziv="DomainObject.Predmet.ProtustrankaFormatedWithAdressOIB_1"> MIKI-BENZ - trgovina i usluge d.o.o. Grabrovnica, OIB 04153844855, Grabrovnica 167, 33405 Grabrovnica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MIKI-BENZ - trgovina i usluge d.o.o. Grabrovnica</item>
    </izvorni_sadrzaj>
    <derivirana_varijabla naziv="DomainObject.Predmet.ProtuStrankaListFormated_1">
      <item>MIKI-BENZ - trgovina i usluge d.o.o. Grabrovnica</item>
    </derivirana_varijabla>
  </DomainObject.Predmet.ProtuStrankaListFormated>
  <DomainObject.Predmet.ProtuStrankaListFormatedOIB>
    <izvorni_sadrzaj>
      <item>MIKI-BENZ - trgovina i usluge d.o.o. Grabrovnica, OIB 04153844855</item>
    </izvorni_sadrzaj>
    <derivirana_varijabla naziv="DomainObject.Predmet.ProtuStrankaListFormatedOIB_1">
      <item>MIKI-BENZ - trgovina i usluge d.o.o. Grabrovnica, OIB 04153844855</item>
    </derivirana_varijabla>
  </DomainObject.Predmet.ProtuStrankaListFormatedOIB>
  <DomainObject.Predmet.ProtuStrankaListFormatedWithAdress>
    <izvorni_sadrzaj>
      <item>MIKI-BENZ - trgovina i usluge d.o.o. Grabrovnica, Grabrovnica 167, 33405 Grabrovnica</item>
    </izvorni_sadrzaj>
    <derivirana_varijabla naziv="DomainObject.Predmet.ProtuStrankaListFormatedWithAdress_1">
      <item>MIKI-BENZ - trgovina i usluge d.o.o. Grabrovnica, Grabrovnica 167, 33405 Grabrovnica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</item>
    </izvorni_sadrzaj>
    <derivirana_varijabla naziv="DomainObject.Predmet.ProtuStrankaListFormatedWithAdressOIB_1">
      <item>MIKI-BENZ - trgovina i usluge d.o.o. Grabrovnica, OIB 04153844855, Grabrovnica 167, 33405 Grabrovnica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St-67/2015-4</izvorni_sadrzaj>
    <derivirana_varijabla naziv="DomainObject.PoslovniBrojDokumenta_1">St-67/2015-4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MIKI-BENZ - trgovina i usluge d.o.o. Grabrovnica</item>
    </izvorni_sadrzaj>
    <derivirana_varijabla naziv="DomainObject.Predmet.SudioniciListNaziv_1">
      <item>FINANCIJSKA AGENCIJA, RC ZAGREB, Podružnica Bjelovar</item>
      <item>MIKI-BENZ - trgovina i usluge d.o.o. Grabrovnica</item>
    </derivirana_varijabla>
  </DomainObject.Predmet.SudioniciListNaziv>
  <DomainObject.Predmet.SudioniciListAdressOIB>
    <izvorni_sadrzaj>
      <item>FINANCIJSKA AGENCIJA, RC ZAGREB, Podružnica Bjelovar, F. Supila 4,43000 Bjelovar</item>
      <item>MIKI-BENZ - trgovina i usluge d.o.o. Grabrovnica, OIB 04153844855, Grabrovnica 167,33405 Grabrovnica</item>
    </izvorni_sadrzaj>
    <derivirana_varijabla naziv="DomainObject.Predmet.SudioniciListAdressOIB_1">
      <item>FINANCIJSKA AGENCIJA, RC ZAGREB, Podružnica Bjelovar, F. Supila 4,43000 Bjelovar</item>
      <item>MIKI-BENZ - trgovina i usluge d.o.o. Grabrovnica, OIB 04153844855, Grabrovnica 167,33405 Grabrovnica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8C98C-67C3-4DC3-B0D7-A3D8F360C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1138</properties:Characters>
  <properties:Lines>30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2015-11-10T06:51:00Z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