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c659" w14:paraId="b4ec659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FC6A9D">
        <w:rPr>
          <w:rFonts w:cs="Times New Roman"/>
          <w:szCs w:val="24"/>
        </w:rPr>
        <w:t>7261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605968">
        <w:rPr>
          <w:rFonts w:cs="Times New Roman"/>
          <w:szCs w:val="24"/>
        </w:rPr>
        <w:t xml:space="preserve">DIM SLAVEK d.o.o. OIB:51483096823, Zagreb, </w:t>
      </w:r>
      <w:proofErr w:type="spellStart"/>
      <w:r w:rsidR="00605968">
        <w:rPr>
          <w:rFonts w:cs="Times New Roman"/>
          <w:szCs w:val="24"/>
        </w:rPr>
        <w:t>V.Ruždjaka</w:t>
      </w:r>
      <w:proofErr w:type="spellEnd"/>
      <w:r w:rsidR="00605968">
        <w:rPr>
          <w:rFonts w:cs="Times New Roman"/>
          <w:szCs w:val="24"/>
        </w:rPr>
        <w:t xml:space="preserve"> </w:t>
      </w:r>
      <w:proofErr w:type="spellStart"/>
      <w:r w:rsidR="00605968">
        <w:rPr>
          <w:rFonts w:cs="Times New Roman"/>
          <w:szCs w:val="24"/>
        </w:rPr>
        <w:t>bb</w:t>
      </w:r>
      <w:proofErr w:type="spellEnd"/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605968">
        <w:rPr>
          <w:rFonts w:cs="Times New Roman"/>
          <w:szCs w:val="24"/>
        </w:rPr>
        <w:t>43.295,34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605968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9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96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9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9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9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96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9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9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7475</izvorni_sadrzaj>
    <derivirana_varijabla naziv="DomainObject.Predmet.Broj_1">7475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St-7475/2015</izvorni_sadrzaj>
    <derivirana_varijabla naziv="DomainObject.Predmet.OznakaBroj_1">St-7475/2015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SLAVEK d.o.o. zastupanog po punomoćniku VESNA ĐURAS</izvorni_sadrzaj>
    <derivirana_varijabla naziv="DomainObject.Predmet.ProtustrankaFormated_1">  DIM SLAVEK d.o.o. zastupanog po punomoćniku VESNA ĐURAS</derivirana_varijabla>
  </DomainObject.Predmet.ProtustrankaFormated>
  <DomainObject.Predmet.ProtustrankaFormatedOIB>
    <izvorni_sadrzaj>  DIM SLAVEK d.o.o., OIB 51483096823 zastupanog po punomoćniku VESNA ĐURAS</izvorni_sadrzaj>
    <derivirana_varijabla naziv="DomainObject.Predmet.ProtustrankaFormatedOIB_1">  DIM SLAVEK d.o.o., OIB 51483096823 zastupanog po punomoćniku VESNA ĐURAS</derivirana_varijabla>
  </DomainObject.Predmet.ProtustrankaFormatedOIB>
  <DomainObject.Predmet.ProtustrankaFormatedWithAdress>
    <izvorni_sadrzaj> DIM SLAVEK d.o.o., Vladimira Ruždjaka/bb, 10000 Zagreb zastupanog po punomoćniku VESNA ĐURAS</izvorni_sadrzaj>
    <derivirana_varijabla naziv="DomainObject.Predmet.ProtustrankaFormatedWithAdress_1"> DIM SLAVEK d.o.o., Vladimira Ruždjaka/bb, 10000 Zagreb zastupanog po punomoćniku VESNA ĐURAS</derivirana_varijabla>
  </DomainObject.Predmet.ProtustrankaFormatedWithAdress>
  <DomainObject.Predmet.ProtustrankaFormatedWithAdressOIB>
    <izvorni_sadrzaj> DIM SLAVEK d.o.o., OIB 51483096823, Vladimira Ruždjaka/bb, 10000 Zagreb zastupanog po punomoćniku VESNA ĐURAS</izvorni_sadrzaj>
    <derivirana_varijabla naziv="DomainObject.Predmet.ProtustrankaFormatedWithAdressOIB_1"> DIM SLAVEK d.o.o., OIB 51483096823, Vladimira Ruždjaka/bb, 10000 Zagreb zastupanog po punomoćniku VESNA ĐURAS</derivirana_varijabla>
  </DomainObject.Predmet.ProtustrankaFormatedWithAdressOIB>
  <DomainObject.Predmet.ProtustrankaWithAdress>
    <izvorni_sadrzaj>DIM SLAVEK d.o.o. Vladimira Ruždjaka/bb, 10000 Zagreb</izvorni_sadrzaj>
    <derivirana_varijabla naziv="DomainObject.Predmet.ProtustrankaWithAdress_1">DIM SLAVEK d.o.o. Vladimira Ruždjaka/bb, 10000 Zagreb</derivirana_varijabla>
  </DomainObject.Predmet.ProtustrankaWithAdress>
  <DomainObject.Predmet.ProtustrankaWithAdressOIB>
    <izvorni_sadrzaj>DIM SLAVEK d.o.o., OIB 51483096823, Vladimira Ruždjaka/bb, 10000 Zagreb</izvorni_sadrzaj>
    <derivirana_varijabla naziv="DomainObject.Predmet.ProtustrankaWithAdressOIB_1">DIM SLAVEK d.o.o., OIB 51483096823, Vladimira Ruždjaka/bb, 10000 Zagreb</derivirana_varijabla>
  </DomainObject.Predmet.ProtustrankaWithAdressOIB>
  <DomainObject.Predmet.ProtustrankaNazivFormated>
    <izvorni_sadrzaj>DIM SLAVEK d.o.o.</izvorni_sadrzaj>
    <derivirana_varijabla naziv="DomainObject.Predmet.ProtustrankaNazivFormated_1">DIM SLAVEK d.o.o.</derivirana_varijabla>
  </DomainObject.Predmet.ProtustrankaNazivFormated>
  <DomainObject.Predmet.ProtustrankaNazivFormatedOIB>
    <izvorni_sadrzaj>DIM SLAVEK d.o.o., OIB 51483096823</izvorni_sadrzaj>
    <derivirana_varijabla naziv="DomainObject.Predmet.ProtustrankaNazivFormatedOIB_1">DIM SLAVEK d.o.o., OIB 51483096823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SLAVEK d.o.o. zastupanog po punomoćniku VESNA ĐURAS</item>
    </izvorni_sadrzaj>
    <derivirana_varijabla naziv="DomainObject.Predmet.ProtuStrankaListFormated_1">
      <item>DIM SLAVEK d.o.o. zastupanog po punomoćniku VESNA ĐURAS</item>
    </derivirana_varijabla>
  </DomainObject.Predmet.ProtuStrankaListFormated>
  <DomainObject.Predmet.ProtuStrankaListFormatedOIB>
    <izvorni_sadrzaj>
      <item>DIM SLAVEK d.o.o., OIB 51483096823 zastupanog po punomoćniku VESNA ĐURAS</item>
    </izvorni_sadrzaj>
    <derivirana_varijabla naziv="DomainObject.Predmet.ProtuStrankaListFormatedOIB_1">
      <item>DIM SLAVEK d.o.o., OIB 51483096823 zastupanog po punomoćniku VESNA ĐURAS</item>
    </derivirana_varijabla>
  </DomainObject.Predmet.ProtuStrankaListFormatedOIB>
  <DomainObject.Predmet.ProtuStrankaListFormatedWithAdress>
    <izvorni_sadrzaj>
      <item>DIM SLAVEK d.o.o., Vladimira Ruždjaka/bb, 10000 Zagreb zastupanog po punomoćniku VESNA ĐURAS</item>
    </izvorni_sadrzaj>
    <derivirana_varijabla naziv="DomainObject.Predmet.ProtuStrankaListFormatedWithAdress_1">
      <item>DIM SLAVEK d.o.o., Vladimira Ruždjaka/bb, 10000 Zagreb zastupanog po punomoćniku VESNA ĐURAS</item>
    </derivirana_varijabla>
  </DomainObject.Predmet.ProtuStrankaListFormatedWithAdress>
  <DomainObject.Predmet.ProtuStrankaListFormatedWithAdressOIB>
    <izvorni_sadrzaj>
      <item>DIM SLAVEK d.o.o., OIB 51483096823, Vladimira Ruždjaka/bb, 10000 Zagreb zastupanog po punomoćniku VESNA ĐURAS</item>
    </izvorni_sadrzaj>
    <derivirana_varijabla naziv="DomainObject.Predmet.ProtuStrankaListFormatedWithAdressOIB_1">
      <item>DIM SLAVEK d.o.o., OIB 51483096823, Vladimira Ruždjaka/bb, 10000 Zagreb zastupanog po punomoćniku VESNA ĐURAS</item>
    </derivirana_varijabla>
  </DomainObject.Predmet.ProtuStrankaListFormatedWithAdressOIB>
  <DomainObject.Predmet.ProtuStrankaListNazivFormated>
    <izvorni_sadrzaj>
      <item>DIM SLAVEK d.o.o.</item>
    </izvorni_sadrzaj>
    <derivirana_varijabla naziv="DomainObject.Predmet.ProtuStrankaListNazivFormated_1">
      <item>DIM SLAVEK d.o.o.</item>
    </derivirana_varijabla>
  </DomainObject.Predmet.ProtuStrankaListNazivFormated>
  <DomainObject.Predmet.ProtuStrankaListNazivFormatedOIB>
    <izvorni_sadrzaj>
      <item>DIM SLAVEK d.o.o., OIB 51483096823</item>
    </izvorni_sadrzaj>
    <derivirana_varijabla naziv="DomainObject.Predmet.ProtuStrankaListNazivFormatedOIB_1">
      <item>DIM SLAVEK d.o.o., OIB 51483096823</item>
    </derivirana_varijabla>
  </DomainObject.Predmet.ProtuStrankaListNazivFormatedOIB>
  <DomainObject.Predmet.OstaliListFormated>
    <izvorni_sadrzaj>
      <item>VESNA ĐURAS punomoćnik sudionika u postupku DIM SLAVEK d.o.o.</item>
    </izvorni_sadrzaj>
    <derivirana_varijabla naziv="DomainObject.Predmet.OstaliListFormated_1">
      <item>VESNA ĐURAS punomoćnik sudionika u postupku DIM SLAVEK d.o.o.</item>
    </derivirana_varijabla>
  </DomainObject.Predmet.OstaliListFormated>
  <DomainObject.Predmet.OstaliListFormatedOIB>
    <izvorni_sadrzaj>
      <item>VESNA ĐURAS, OIB 72197155077 punomoćnik sudionika u postupku DIM SLAVEK d.o.o.</item>
    </izvorni_sadrzaj>
    <derivirana_varijabla naziv="DomainObject.Predmet.OstaliListFormatedOIB_1">
      <item>VESNA ĐURAS, OIB 72197155077 punomoćnik sudionika u postupku DIM SLAVEK d.o.o.</item>
    </derivirana_varijabla>
  </DomainObject.Predmet.OstaliListFormatedOIB>
  <DomainObject.Predmet.OstaliListFormatedWithAdress>
    <izvorni_sadrzaj>
      <item>VESNA ĐURAS, J.LAURENČIĆA 8B, 10000 Zagreb punomoćnik sudionika u postupku DIM SLAVEK d.o.o.</item>
    </izvorni_sadrzaj>
    <derivirana_varijabla naziv="DomainObject.Predmet.OstaliListFormatedWithAdress_1">
      <item>VESNA ĐURAS, J.LAURENČIĆA 8B, 10000 Zagreb punomoćnik sudionika u postupku DIM SLAVEK d.o.o.</item>
    </derivirana_varijabla>
  </DomainObject.Predmet.OstaliListFormatedWithAdress>
  <DomainObject.Predmet.OstaliListFormatedWithAdressOIB>
    <izvorni_sadrzaj>
      <item>VESNA ĐURAS, OIB 72197155077, J.LAURENČIĆA 8B, 10000 Zagreb punomoćnik sudionika u postupku DIM SLAVEK d.o.o.</item>
    </izvorni_sadrzaj>
    <derivirana_varijabla naziv="DomainObject.Predmet.OstaliListFormatedWithAdressOIB_1">
      <item>VESNA ĐURAS, OIB 72197155077, J.LAURENČIĆA 8B, 10000 Zagreb punomoćnik sudionika u postupku DIM SLAVEK d.o.o.</item>
    </derivirana_varijabla>
  </DomainObject.Predmet.OstaliListFormatedWithAdressOIB>
  <DomainObject.Predmet.OstaliListNazivFormated>
    <izvorni_sadrzaj>
      <item>VESNA ĐURAS</item>
    </izvorni_sadrzaj>
    <derivirana_varijabla naziv="DomainObject.Predmet.OstaliListNazivFormated_1">
      <item>VESNA ĐURAS</item>
    </derivirana_varijabla>
  </DomainObject.Predmet.OstaliListNazivFormated>
  <DomainObject.Predmet.OstaliListNazivFormatedOIB>
    <izvorni_sadrzaj>
      <item>VESNA ĐURAS, OIB 72197155077</item>
    </izvorni_sadrzaj>
    <derivirana_varijabla naziv="DomainObject.Predmet.OstaliListNazivFormatedOIB_1">
      <item>VESNA ĐURAS, OIB 72197155077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SLAVEK d.o.o.</izvorni_sadrzaj>
    <derivirana_varijabla naziv="DomainObject.Predmet.ProtustrankaIDrugi_1">DIM SLAVEK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SLAVEK d.o.o., OIB 51483096823, Vladimira Ruždjaka/bb, 10000 Zagreb</izvorni_sadrzaj>
    <derivirana_varijabla naziv="DomainObject.Predmet.ProtustrankaIDrugiAdressOIB_1">DIM SLAVEK d.o.o., OIB 51483096823, Vladimira Ruždjaka/bb,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 SLAVEK d.o.o.</item>
      <item>VESNA ĐURAS</item>
    </izvorni_sadrzaj>
    <derivirana_varijabla naziv="DomainObject.Predmet.SudioniciListNaziv_1">
      <item>FINA Regionalni centar Zagreb</item>
      <item>DIM SLAVEK d.o.o.</item>
      <item>VESNA ĐURAS</item>
    </derivirana_varijabla>
  </DomainObject.Predmet.SudioniciListNaziv>
  <DomainObject.Predmet.SudioniciListAdressOIB>
    <izvorni_sadrzaj>
      <item>FINA Regionalni centar Zagreb, OIB 85821130368, Trg svibanjskih žrtava 1995. 1,10000 Zagreb</item>
      <item>DIM SLAVEK d.o.o., OIB 51483096823, Vladimira Ruždjaka/bb,10000 Zagreb</item>
      <item>VESNA ĐURAS, OIB 72197155077, J.LAURENČIĆA 8B,10000 Zagreb</item>
    </izvorni_sadrzaj>
    <derivirana_varijabla naziv="DomainObject.Predmet.SudioniciListAdressOIB_1">
      <item>FINA Regionalni centar Zagreb, OIB 85821130368, Trg svibanjskih žrtava 1995. 1,10000 Zagreb</item>
      <item>DIM SLAVEK d.o.o., OIB 51483096823, Vladimira Ruždjaka/bb,10000 Zagreb</item>
      <item>VESNA ĐURAS, OIB 72197155077, J.LAURENČIĆA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51483096823</item>
      <item>, OIB 72197155077</item>
    </izvorni_sadrzaj>
    <derivirana_varijabla naziv="DomainObject.Predmet.SudioniciListNazivOIB_1">
      <item>, OIB 85821130368</item>
      <item>, OIB 51483096823</item>
      <item>, OIB 72197155077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1292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2016-02-09T10:09:00Z</cp:lastPrinted>
  <dcterms:modified xmlns:xsi="http://www.w3.org/2001/XMLSchema-instance" xsi:type="dcterms:W3CDTF">2016-02-09T10:09:00Z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