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4df0" w14:paraId="7634df0" w:rsidRDefault="00433B5F" w:rsidR="00433B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B99" w:rsidP="00226B99" w:rsidR="00226B99" w:rsidRPr="0063308C">
      <w:pPr>
        <w:rPr>
          <w:b/>
        </w:rPr>
      </w:pPr>
      <w:r w:rsidRPr="0063308C">
        <w:rPr>
          <w:b/>
        </w:rPr>
        <w:t>REPUBLIKA HRVATSKA</w:t>
      </w:r>
    </w:p>
    <w:p w:rsidRDefault="00226B99" w:rsidP="00226B99" w:rsidR="00226B99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226B99" w:rsidP="00226B99" w:rsidR="00226B99" w:rsidRPr="0063308C">
      <w:r w:rsidRPr="0063308C">
        <w:rPr>
          <w:b/>
        </w:rPr>
        <w:t xml:space="preserve">Zagreb, </w:t>
      </w:r>
      <w:proofErr w:type="spellStart"/>
      <w:r w:rsidRPr="0063308C">
        <w:rPr>
          <w:b/>
        </w:rPr>
        <w:t>Amruševa</w:t>
      </w:r>
      <w:proofErr w:type="spellEnd"/>
      <w:r w:rsidRPr="0063308C">
        <w:rPr>
          <w:b/>
        </w:rPr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 xml:space="preserve">72 </w:t>
      </w:r>
      <w:proofErr w:type="spellStart"/>
      <w:r w:rsidRPr="0063308C">
        <w:t>Stpn</w:t>
      </w:r>
      <w:proofErr w:type="spellEnd"/>
      <w:r w:rsidRPr="0063308C">
        <w:t>-</w:t>
      </w:r>
      <w:r>
        <w:t>1</w:t>
      </w:r>
      <w:r w:rsidR="00A702E6">
        <w:t>98</w:t>
      </w:r>
      <w:r>
        <w:t>/2015</w:t>
      </w:r>
      <w:r w:rsidR="00433B5F">
        <w:t>-8</w:t>
      </w:r>
    </w:p>
    <w:p w:rsidRDefault="00226B99" w:rsidP="00226B99" w:rsidR="00226B99"/>
    <w:p w:rsidRDefault="00FC375B" w:rsidP="00FC375B" w:rsidR="00FC375B" w:rsidRPr="0063308C">
      <w:pPr>
        <w:jc w:val="center"/>
      </w:pPr>
      <w:r w:rsidRPr="00FC375B">
        <w:t>REPUBLIKA HRVATSKA</w:t>
      </w:r>
    </w:p>
    <w:p w:rsidRDefault="00226B99" w:rsidP="00226B99" w:rsidR="00226B99" w:rsidRPr="0063308C">
      <w:pPr>
        <w:jc w:val="center"/>
      </w:pPr>
      <w:r w:rsidRPr="0063308C">
        <w:t>R J E Š E NJ E</w:t>
      </w:r>
    </w:p>
    <w:p w:rsidRDefault="00226B99" w:rsidP="00226B99" w:rsidR="00226B99" w:rsidRPr="0063308C">
      <w:pPr>
        <w:jc w:val="both"/>
      </w:pPr>
    </w:p>
    <w:p w:rsidRDefault="00226B99" w:rsidP="00226B99" w:rsidR="00226B99">
      <w:pPr>
        <w:autoSpaceDE w:val="false"/>
        <w:autoSpaceDN w:val="false"/>
        <w:adjustRightInd w:val="false"/>
        <w:jc w:val="both"/>
      </w:pPr>
      <w:r w:rsidRPr="009408D7">
        <w:t xml:space="preserve">Trgovački sud u Zagrebu, po sucu Nikoli Ribariću, u postupku </w:t>
      </w:r>
      <w:proofErr w:type="spellStart"/>
      <w:r w:rsidRPr="009408D7">
        <w:t>predstečajne</w:t>
      </w:r>
      <w:proofErr w:type="spellEnd"/>
      <w:r w:rsidRPr="009408D7">
        <w:t xml:space="preserve"> nagodbe u povodu prijedloga dužnika </w:t>
      </w:r>
      <w:r w:rsidR="00A702E6">
        <w:t>OTOTOP d.o.o., Zagreb, Karlovačka cesta 4/a, OIB 04776436020, dana 9</w:t>
      </w:r>
      <w:r w:rsidRPr="009408D7">
        <w:t>.</w:t>
      </w:r>
      <w:r w:rsidR="00A702E6">
        <w:t xml:space="preserve"> studenoga</w:t>
      </w:r>
      <w:r w:rsidRPr="009408D7">
        <w:t xml:space="preserve"> 2015. godine, 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A702E6" w:rsidP="00A73AF6" w:rsidR="00471994" w:rsidRPr="001E5B92">
      <w:r>
        <w:t>OTOTOP d.o.o., Zagreb, Karlovačka cesta 4/a, OIB 04776436020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A702E6" w:rsidP="00471994" w:rsidR="00471994" w:rsidRPr="001E5B92">
      <w:pPr>
        <w:rPr>
          <w:b/>
        </w:rPr>
      </w:pPr>
      <w:r>
        <w:rPr>
          <w:b/>
        </w:rPr>
        <w:t>3</w:t>
      </w:r>
      <w:r w:rsidR="00471994" w:rsidRPr="001E5B92">
        <w:rPr>
          <w:b/>
        </w:rPr>
        <w:t>.</w:t>
      </w:r>
      <w:r>
        <w:rPr>
          <w:b/>
        </w:rPr>
        <w:t xml:space="preserve"> prosinca</w:t>
      </w:r>
      <w:r w:rsidR="001E5B92" w:rsidRPr="001E5B92">
        <w:rPr>
          <w:b/>
        </w:rPr>
        <w:t xml:space="preserve"> 2015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>
        <w:rPr>
          <w:b/>
        </w:rPr>
        <w:t>soba 82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6D0FC9" w:rsidP="006D0FC9" w:rsidR="006D0FC9"/>
    <w:p w:rsidRDefault="006D0FC9" w:rsidP="00965001" w:rsidR="006D0FC9">
      <w:pPr>
        <w:jc w:val="both"/>
      </w:pPr>
    </w:p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A702E6">
        <w:t>9</w:t>
      </w:r>
      <w:r w:rsidR="00471994" w:rsidRPr="001E5B92">
        <w:t>.</w:t>
      </w:r>
      <w:r w:rsidR="00A702E6">
        <w:t xml:space="preserve"> studenoga</w:t>
      </w:r>
      <w:r w:rsidR="00471994" w:rsidRPr="001E5B92">
        <w:t xml:space="preserve"> 201</w:t>
      </w:r>
      <w:r w:rsidR="001E5B92" w:rsidRPr="001E5B92">
        <w:t>5</w:t>
      </w:r>
      <w:r w:rsidR="00471994" w:rsidRPr="001E5B92">
        <w:t>.</w:t>
      </w:r>
    </w:p>
    <w:p w:rsidRDefault="00471994" w:rsidP="00471994" w:rsidR="00471994" w:rsidRPr="001E5B92"/>
    <w:p w:rsidRDefault="00433B5F" w:rsidP="00E91121" w:rsidR="00433B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3B5F" w:rsidP="00E91121" w:rsidR="00433B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3B5F" w:rsidP="00E91121" w:rsidR="00433B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3B5F" w:rsidP="00E91121" w:rsidR="00433B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33B5F" w:rsidP="00E91121" w:rsidR="00433B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3B5F" w:rsidP="00597BE1" w:rsidR="00433B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449A" w:rsidP="00DD7206" w:rsidR="0002449A" w:rsidRPr="001E5B92">
      <w:pPr>
        <w:ind w:firstLine="708" w:left="4956"/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02449A" w:rsidP="001E5B92" w:rsidR="0002449A"/>
    <w:p w:rsidRDefault="00433B5F" w:rsidP="001E5B92" w:rsidR="00433B5F"/>
    <w:p w:rsidRDefault="00433B5F" w:rsidP="001E5B92" w:rsidR="00433B5F"/>
    <w:p w:rsidRDefault="00433B5F" w:rsidP="001E5B92" w:rsidR="00433B5F"/>
    <w:p w:rsidRDefault="00433B5F" w:rsidP="001E5B92" w:rsidR="00433B5F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 xml:space="preserve">e-oglasna ploča </w:t>
      </w:r>
      <w:r w:rsidR="00A702E6">
        <w:t>15</w:t>
      </w:r>
      <w:r w:rsidRPr="001E5B92">
        <w:t xml:space="preserve">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A702E6">
      <w:r w:rsidRPr="001E5B92">
        <w:t xml:space="preserve">2. dužniku </w:t>
      </w:r>
      <w:r w:rsidR="00A702E6">
        <w:t xml:space="preserve">OTOTOP d.o.o., Zagreb, Karlovačka cesta 4/a, </w:t>
      </w:r>
    </w:p>
    <w:p w:rsidRDefault="001E5B92" w:rsidP="001E5B92" w:rsidR="001E5B92">
      <w:r w:rsidRPr="001E5B92">
        <w:t>4. ŽDO GUO na znanje</w:t>
      </w:r>
    </w:p>
    <w:p w:rsidRDefault="00A702E6" w:rsidP="001E5B92" w:rsidR="00A702E6">
      <w:r>
        <w:t>spis</w:t>
      </w:r>
    </w:p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961F7"/>
    <w:rsid w:val="001E5B92"/>
    <w:rsid w:val="00226B99"/>
    <w:rsid w:val="002A35AF"/>
    <w:rsid w:val="002A61CA"/>
    <w:rsid w:val="003D3D20"/>
    <w:rsid w:val="00433B5F"/>
    <w:rsid w:val="00471994"/>
    <w:rsid w:val="005456F7"/>
    <w:rsid w:val="005F5D4A"/>
    <w:rsid w:val="00664C85"/>
    <w:rsid w:val="0067259B"/>
    <w:rsid w:val="006D0FC9"/>
    <w:rsid w:val="00797E94"/>
    <w:rsid w:val="00810047"/>
    <w:rsid w:val="008B0648"/>
    <w:rsid w:val="008B2E48"/>
    <w:rsid w:val="008F0810"/>
    <w:rsid w:val="00965001"/>
    <w:rsid w:val="00A34244"/>
    <w:rsid w:val="00A702E6"/>
    <w:rsid w:val="00A73AF6"/>
    <w:rsid w:val="00B64242"/>
    <w:rsid w:val="00C45812"/>
    <w:rsid w:val="00DA5C01"/>
    <w:rsid w:val="00DD7206"/>
    <w:rsid w:val="00E30FE1"/>
    <w:rsid w:val="00E46643"/>
    <w:rsid w:val="00E7455B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33B5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33B5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6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33B5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33B5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6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Stpn-198/2015</izvorni_sadrzaj>
    <derivirana_varijabla naziv="DomainObject.Predmet.OznakaBroj_1">Stpn-198/2015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OTOTOP d.o.o.</izvorni_sadrzaj>
    <derivirana_varijabla naziv="DomainObject.Predmet.ProtustrankaFormated_1">  OTOTOP d.o.o.</derivirana_varijabla>
  </DomainObject.Predmet.ProtustrankaFormated>
  <DomainObject.Predmet.ProtustrankaFormatedOIB>
    <izvorni_sadrzaj>  OTOTOP d.o.o., OIB 04776436020</izvorni_sadrzaj>
    <derivirana_varijabla naziv="DomainObject.Predmet.ProtustrankaFormatedOIB_1">  OTOTOP d.o.o., OIB 04776436020</derivirana_varijabla>
  </DomainObject.Predmet.ProtustrankaFormatedOIB>
  <DomainObject.Predmet.ProtustrankaFormatedWithAdress>
    <izvorni_sadrzaj> OTOTOP d.o.o., Karlovačka cesta 4/A, 10000 Zagreb</izvorni_sadrzaj>
    <derivirana_varijabla naziv="DomainObject.Predmet.ProtustrankaFormatedWithAdress_1"> OTOTOP d.o.o., Karlovačka cesta 4/A, 10000 Zagreb</derivirana_varijabla>
  </DomainObject.Predmet.ProtustrankaFormatedWithAdress>
  <DomainObject.Predmet.ProtustrankaFormatedWithAdressOIB>
    <izvorni_sadrzaj> OTOTOP d.o.o., OIB 04776436020, Karlovačka cesta 4/A, 10000 Zagreb</izvorni_sadrzaj>
    <derivirana_varijabla naziv="DomainObject.Predmet.ProtustrankaFormatedWithAdressOIB_1"> OTOTOP d.o.o., OIB 04776436020, Karlovačka cesta 4/A, 10000 Zagreb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OTOTOP d.o.o.</izvorni_sadrzaj>
    <derivirana_varijabla naziv="DomainObject.Predmet.StrankaFormated_1">  OTOTOP d.o.o.</derivirana_varijabla>
  </DomainObject.Predmet.StrankaFormated>
  <DomainObject.Predmet.StrankaFormatedOIB>
    <izvorni_sadrzaj>  OTOTOP d.o.o., OIB 04776436020</izvorni_sadrzaj>
    <derivirana_varijabla naziv="DomainObject.Predmet.StrankaFormatedOIB_1">  OTOTOP d.o.o., OIB 04776436020</derivirana_varijabla>
  </DomainObject.Predmet.StrankaFormatedOIB>
  <DomainObject.Predmet.StrankaFormatedWithAdress>
    <izvorni_sadrzaj> OTOTOP d.o.o., Karlovačka cesta 4/A, 10000 Zagreb</izvorni_sadrzaj>
    <derivirana_varijabla naziv="DomainObject.Predmet.StrankaFormatedWithAdress_1"> OTOTOP d.o.o., Karlovačka cesta 4/A, 10000 Zagreb</derivirana_varijabla>
  </DomainObject.Predmet.StrankaFormatedWithAdress>
  <DomainObject.Predmet.StrankaFormatedWithAdressOIB>
    <izvorni_sadrzaj> OTOTOP d.o.o., OIB 04776436020, Karlovačka cesta 4/A, 10000 Zagreb</izvorni_sadrzaj>
    <derivirana_varijabla naziv="DomainObject.Predmet.StrankaFormatedWithAdressOIB_1"> OTOTOP d.o.o., OIB 04776436020, Karlovačka cesta 4/A, 10000 Zagreb</derivirana_varijabla>
  </DomainObject.Predmet.StrankaFormatedWithAdressOIB>
  <DomainObject.Predmet.StrankaWithAdress>
    <izvorni_sadrzaj>OTOTOP d.o.o. Karlovačka cesta 4/A,10000 Zagreb</izvorni_sadrzaj>
    <derivirana_varijabla naziv="DomainObject.Predmet.StrankaWithAdress_1">OTOTOP d.o.o. Karlovačka cesta 4/A,10000 Zagreb</derivirana_varijabla>
  </DomainObject.Predmet.StrankaWithAdress>
  <DomainObject.Predmet.StrankaWithAdressOIB>
    <izvorni_sadrzaj>OTOTOP d.o.o., OIB 04776436020, Karlovačka cesta 4/A,10000 Zagreb</izvorni_sadrzaj>
    <derivirana_varijabla naziv="DomainObject.Predmet.StrankaWithAdressOIB_1">OTOTOP d.o.o., OIB 04776436020, Karlovačka cesta 4/A,10000 Zagreb</derivirana_varijabla>
  </DomainObject.Predmet.StrankaWithAdressOIB>
  <DomainObject.Predmet.StrankaNazivFormated>
    <izvorni_sadrzaj>OTOTOP d.o.o.</izvorni_sadrzaj>
    <derivirana_varijabla naziv="DomainObject.Predmet.StrankaNazivFormated_1">OTOTOP d.o.o.</derivirana_varijabla>
  </DomainObject.Predmet.StrankaNazivFormated>
  <DomainObject.Predmet.StrankaNazivFormatedOIB>
    <izvorni_sadrzaj>OTOTOP d.o.o., OIB 04776436020</izvorni_sadrzaj>
    <derivirana_varijabla naziv="DomainObject.Predmet.StrankaNazivFormatedOIB_1">OTOTOP d.o.o., OIB 04776436020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OTOTOP d.o.o.</item>
    </izvorni_sadrzaj>
    <derivirana_varijabla naziv="DomainObject.Predmet.StrankaListFormated_1">
      <item>OTOTOP d.o.o.</item>
    </derivirana_varijabla>
  </DomainObject.Predmet.StrankaListFormated>
  <DomainObject.Predmet.StrankaListFormatedOIB>
    <izvorni_sadrzaj>
      <item>OTOTOP d.o.o., OIB 04776436020</item>
    </izvorni_sadrzaj>
    <derivirana_varijabla naziv="DomainObject.Predmet.StrankaListFormatedOIB_1">
      <item>OTOTOP d.o.o., OIB 04776436020</item>
    </derivirana_varijabla>
  </DomainObject.Predmet.StrankaListFormatedOIB>
  <DomainObject.Predmet.StrankaListFormatedWithAdress>
    <izvorni_sadrzaj>
      <item>OTOTOP d.o.o., Karlovačka cesta 4/A, 10000 Zagreb</item>
    </izvorni_sadrzaj>
    <derivirana_varijabla naziv="DomainObject.Predmet.StrankaListFormatedWithAdress_1">
      <item>OTOTOP d.o.o., Karlovačka cesta 4/A, 10000 Zagreb</item>
    </derivirana_varijabla>
  </DomainObject.Predmet.StrankaListFormatedWithAdress>
  <DomainObject.Predmet.StrankaListFormatedWithAdressOIB>
    <izvorni_sadrzaj>
      <item>OTOTOP d.o.o., OIB 04776436020, Karlovačka cesta 4/A, 10000 Zagreb</item>
    </izvorni_sadrzaj>
    <derivirana_varijabla naziv="DomainObject.Predmet.StrankaListFormatedWithAdressOIB_1">
      <item>OTOTOP d.o.o., OIB 04776436020, Karlovačka cesta 4/A, 10000 Zagreb</item>
    </derivirana_varijabla>
  </DomainObject.Predmet.StrankaListFormatedWithAdressOIB>
  <DomainObject.Predmet.StrankaListNazivFormated>
    <izvorni_sadrzaj>
      <item>OTOTOP d.o.o.</item>
    </izvorni_sadrzaj>
    <derivirana_varijabla naziv="DomainObject.Predmet.StrankaListNazivFormated_1">
      <item>OTOTOP d.o.o.</item>
    </derivirana_varijabla>
  </DomainObject.Predmet.StrankaListNazivFormated>
  <DomainObject.Predmet.StrankaListNazivFormatedOIB>
    <izvorni_sadrzaj>
      <item>OTOTOP d.o.o., OIB 04776436020</item>
    </izvorni_sadrzaj>
    <derivirana_varijabla naziv="DomainObject.Predmet.StrankaListNazivFormatedOIB_1">
      <item>OTOTOP d.o.o., OIB 04776436020</item>
    </derivirana_varijabla>
  </DomainObject.Predmet.StrankaListNazivFormatedOIB>
  <DomainObject.Predmet.ProtuStrankaListFormated>
    <izvorni_sadrzaj>
      <item>OTOTOP d.o.o.</item>
    </izvorni_sadrzaj>
    <derivirana_varijabla naziv="DomainObject.Predmet.ProtuStrankaListFormated_1">
      <item>OTOTOP d.o.o.</item>
    </derivirana_varijabla>
  </DomainObject.Predmet.ProtuStrankaListFormated>
  <DomainObject.Predmet.ProtuStrankaListFormatedOIB>
    <izvorni_sadrzaj>
      <item>OTOTOP d.o.o., OIB 04776436020</item>
    </izvorni_sadrzaj>
    <derivirana_varijabla naziv="DomainObject.Predmet.ProtuStrankaListFormatedOIB_1">
      <item>OTOTOP d.o.o., OIB 04776436020</item>
    </derivirana_varijabla>
  </DomainObject.Predmet.ProtuStrankaListFormatedOIB>
  <DomainObject.Predmet.ProtuStrankaListFormatedWithAdress>
    <izvorni_sadrzaj>
      <item>OTOTOP d.o.o., Karlovačka cesta 4/A, 10000 Zagreb</item>
    </izvorni_sadrzaj>
    <derivirana_varijabla naziv="DomainObject.Predmet.ProtuStrankaListFormatedWithAdress_1">
      <item>OTOTOP d.o.o., Karlovačka cesta 4/A, 10000 Zagreb</item>
    </derivirana_varijabla>
  </DomainObject.Predmet.ProtuStrankaListFormatedWithAdress>
  <DomainObject.Predmet.ProtuStrankaListFormatedWithAdressOIB>
    <izvorni_sadrzaj>
      <item>OTOTOP d.o.o., OIB 04776436020, Karlovačka cesta 4/A, 10000 Zagreb</item>
    </izvorni_sadrzaj>
    <derivirana_varijabla naziv="DomainObject.Predmet.ProtuStrankaListFormatedWithAdressOIB_1">
      <item>OTOTOP d.o.o., OIB 04776436020, Karlovačka cesta 4/A, 10000 Zagreb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OTOTOP d.o.o.</izvorni_sadrzaj>
    <derivirana_varijabla naziv="DomainObject.Predmet.StrankaIDrugi_1">OTOTOP d.o.o.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OTOTOP d.o.o., OIB 04776436020, Karlovačka cesta 4/A, 10000 Zagreb</izvorni_sadrzaj>
    <derivirana_varijabla naziv="DomainObject.Predmet.StrankaIDrugiAdressOIB_1">OTOTOP d.o.o., OIB 04776436020, Karlovačka cesta 4/A,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OTOTOP d.o.o.</item>
      <item>OTOTOP d.o.o.</item>
    </izvorni_sadrzaj>
    <derivirana_varijabla naziv="DomainObject.Predmet.SudioniciListNaziv_1">
      <item>OTOTOP d.o.o.</item>
      <item>OTOTOP d.o.o.</item>
    </derivirana_varijabla>
  </DomainObject.Predmet.SudioniciListNaziv>
  <DomainObject.Predmet.SudioniciListAdressOIB>
    <izvorni_sadrzaj>
      <item>OTOTOP d.o.o., OIB 04776436020, Karlovačka cesta 4/A,10000 Zagreb</item>
      <item>OTOTOP d.o.o., OIB 04776436020, Karlovačka cesta 4/A,10000 Zagreb</item>
    </izvorni_sadrzaj>
    <derivirana_varijabla naziv="DomainObject.Predmet.SudioniciListAdressOIB_1">
      <item>OTOTOP d.o.o., OIB 04776436020, Karlovačka cesta 4/A,10000 Zagreb</item>
      <item>OTOTOP d.o.o., OIB 04776436020, Karlovačka cesta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04776436020</item>
      <item>, OIB 04776436020</item>
    </izvorni_sadrzaj>
    <derivirana_varijabla naziv="DomainObject.Predmet.SudioniciListNazivOIB_1">
      <item>, OIB 04776436020</item>
      <item>, OIB 04776436020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203</properties:Words>
  <properties:Characters>1053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2015-11-09T13:33:00Z</dcterms:created>
  <dc:creator>nribaric</dc:creator>
  <cp:lastModifiedBy>Jadranka Zelić</cp:lastModifiedBy>
  <cp:lastPrinted>2015-11-09T13:32:00Z</cp:lastPrinted>
  <dcterms:modified xmlns:xsi="http://www.w3.org/2001/XMLSchema-instance" xsi:type="dcterms:W3CDTF">2015-11-09T13:36:00Z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