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22b9f" w14:paraId="4022b9f" w:rsidRDefault="00DA1A19" w:rsidP="009B11D4" w:rsidR="009B11D4">
      <w:pPr>
        <w:pStyle w:val="Zaglavlje"/>
        <w:jc w:val="right"/>
        <w15:collapsed w:val="false"/>
      </w:pPr>
      <w:bookmarkStart w:name="_GoBack" w:id="0"/>
      <w:bookmarkEnd w:id="0"/>
      <w:r>
        <w:t>9 St-</w:t>
      </w:r>
      <w:r w:rsidR="00966A1E">
        <w:t>2</w:t>
      </w:r>
      <w:r>
        <w:t>1</w:t>
      </w:r>
      <w:r w:rsidR="007B4242">
        <w:t>63</w:t>
      </w:r>
      <w:r>
        <w:t>/16-3</w:t>
      </w:r>
    </w:p>
    <w:p w:rsidRDefault="009B11D4" w:rsidP="009B11D4" w:rsidR="009B11D4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11D4" w:rsidP="009B11D4" w:rsidR="009B11D4"/>
    <w:p w:rsidRDefault="009B11D4" w:rsidP="009B11D4" w:rsidR="009B11D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9B11D4" w:rsidP="009B11D4" w:rsidR="009B11D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9B11D4" w:rsidP="009B11D4" w:rsidR="009B11D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9B11D4" w:rsidP="009B11D4" w:rsidR="009B11D4">
      <w:pPr>
        <w:ind w:firstLine="708"/>
        <w:jc w:val="both"/>
      </w:pPr>
      <w:r>
        <w:t xml:space="preserve">Trgovački sud u Osijeku, po sucu Jadranki </w:t>
      </w:r>
      <w:proofErr w:type="spellStart"/>
      <w:r w:rsidR="008B54EC">
        <w:t>Pajur</w:t>
      </w:r>
      <w:proofErr w:type="spellEnd"/>
      <w:r w:rsidR="009F134E">
        <w:t xml:space="preserve"> </w:t>
      </w:r>
      <w:proofErr w:type="spellStart"/>
      <w:r w:rsidR="009F134E">
        <w:t>Vranješ</w:t>
      </w:r>
      <w:proofErr w:type="spellEnd"/>
      <w:r>
        <w:t xml:space="preserve">, u stečajnom predmetu povodom zahtjeva Financijske agencije Regionalni centar </w:t>
      </w:r>
      <w:r w:rsidR="00966A1E">
        <w:t>Osijek</w:t>
      </w:r>
      <w:r w:rsidR="008B54EC">
        <w:t>,</w:t>
      </w:r>
      <w:r>
        <w:t xml:space="preserve"> Podružnica </w:t>
      </w:r>
      <w:r w:rsidR="00966A1E">
        <w:t>Osijek</w:t>
      </w:r>
      <w:r w:rsidR="001778F8">
        <w:t xml:space="preserve">, </w:t>
      </w:r>
      <w:r w:rsidR="00966A1E">
        <w:t xml:space="preserve">L. </w:t>
      </w:r>
      <w:proofErr w:type="spellStart"/>
      <w:r w:rsidR="00966A1E">
        <w:t>Jagera</w:t>
      </w:r>
      <w:proofErr w:type="spellEnd"/>
      <w:r w:rsidR="00966A1E">
        <w:t xml:space="preserve"> 3, Osijek</w:t>
      </w:r>
      <w:r>
        <w:t xml:space="preserve">, za pokretanje skraćenog stečajnog postupka nad dužnikom </w:t>
      </w:r>
      <w:r w:rsidR="007B4242">
        <w:t>FINANCIJE j.d.o.o. za knjigovodstvene i računovodstvene usluge, Antunovac, Ante Starčevića 70/A</w:t>
      </w:r>
      <w:r w:rsidR="005F1A48">
        <w:t>,</w:t>
      </w:r>
      <w:r w:rsidR="00401329">
        <w:t xml:space="preserve"> </w:t>
      </w:r>
      <w:r>
        <w:t>MBS: 0</w:t>
      </w:r>
      <w:r w:rsidR="00966A1E">
        <w:t>3</w:t>
      </w:r>
      <w:r>
        <w:t>0</w:t>
      </w:r>
      <w:r w:rsidR="00401329">
        <w:t>1</w:t>
      </w:r>
      <w:r w:rsidR="007B4242">
        <w:t>29816</w:t>
      </w:r>
      <w:r w:rsidR="00966A1E">
        <w:t>,</w:t>
      </w:r>
      <w:r>
        <w:t xml:space="preserve"> OIB: </w:t>
      </w:r>
      <w:r w:rsidR="00122CB3">
        <w:t>41</w:t>
      </w:r>
      <w:r w:rsidR="007B4242">
        <w:t>487642692</w:t>
      </w:r>
      <w:r>
        <w:t>, temeljem članka 430. Stečajnog zakona</w:t>
      </w:r>
      <w:r w:rsidR="005F1A48">
        <w:t xml:space="preserve"> (</w:t>
      </w:r>
      <w:r>
        <w:t xml:space="preserve"> „Narodne novine“ 71/15), dana </w:t>
      </w:r>
      <w:r w:rsidR="00966A1E">
        <w:t>31</w:t>
      </w:r>
      <w:r>
        <w:t xml:space="preserve">. </w:t>
      </w:r>
      <w:r w:rsidR="00966A1E">
        <w:t>kolovoza</w:t>
      </w:r>
      <w:r>
        <w:t xml:space="preserve"> 2016.g., objavljuje sljedeći</w:t>
      </w:r>
    </w:p>
    <w:p w:rsidRDefault="009B11D4" w:rsidP="009B11D4" w:rsidR="009B11D4">
      <w:pPr>
        <w:jc w:val="both"/>
      </w:pPr>
    </w:p>
    <w:p w:rsidRDefault="009B11D4" w:rsidP="009B11D4" w:rsidR="009B11D4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9B11D4" w:rsidP="009B11D4" w:rsidR="009B11D4">
      <w:pPr>
        <w:jc w:val="both"/>
        <w:rPr>
          <w:bCs/>
        </w:rPr>
      </w:pPr>
    </w:p>
    <w:p w:rsidRDefault="009B11D4" w:rsidP="009B11D4" w:rsidR="009B11D4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7B4242">
        <w:t>FINANCIJE j.d.o.o. za knjigovodstvene i računovodstvene usluge, Antunovac, Ante Starčevića 70/A, MBS: 030129816, OIB: 41487642692</w:t>
      </w:r>
      <w:r w:rsidR="00B2698F">
        <w:t xml:space="preserve">, </w:t>
      </w:r>
      <w:r>
        <w:t xml:space="preserve">iznosi </w:t>
      </w:r>
      <w:r w:rsidR="007B4242">
        <w:t>43</w:t>
      </w:r>
      <w:r>
        <w:t>.</w:t>
      </w:r>
      <w:r w:rsidR="007B4242">
        <w:t>234</w:t>
      </w:r>
      <w:r>
        <w:t>,</w:t>
      </w:r>
      <w:r w:rsidR="007B4242">
        <w:t>6</w:t>
      </w:r>
      <w:r w:rsidR="00122CB3">
        <w:t>0</w:t>
      </w:r>
      <w:r>
        <w:t xml:space="preserve"> kn.</w:t>
      </w:r>
    </w:p>
    <w:p w:rsidRDefault="009B11D4" w:rsidP="009B11D4" w:rsidR="009B11D4">
      <w:pPr>
        <w:ind w:left="708"/>
        <w:jc w:val="both"/>
      </w:pPr>
      <w:r>
        <w:t xml:space="preserve">II Poziva se </w:t>
      </w:r>
      <w:r w:rsidR="007B4242">
        <w:t>osoba ovlaštena za zastupanje</w:t>
      </w:r>
      <w:r w:rsidR="0064437B">
        <w:t xml:space="preserve"> </w:t>
      </w:r>
      <w:r>
        <w:t>dužnika</w:t>
      </w:r>
      <w:r w:rsidR="007B4242">
        <w:t xml:space="preserve"> Denis Varga, Antunovac, Ante Starčevića 70/A</w:t>
      </w:r>
      <w:r w:rsidR="0064437B">
        <w:t>,</w:t>
      </w:r>
      <w:r>
        <w:t xml:space="preserve"> OIB: </w:t>
      </w:r>
      <w:r w:rsidR="00122CB3">
        <w:t>86</w:t>
      </w:r>
      <w:r w:rsidR="007B4242">
        <w:t>996116830</w:t>
      </w:r>
      <w:r>
        <w:t>,</w:t>
      </w:r>
      <w:r w:rsidR="00401329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9B11D4" w:rsidP="009B11D4" w:rsidR="009B11D4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966A1E">
        <w:t>21</w:t>
      </w:r>
      <w:r w:rsidR="007B4242">
        <w:t>63</w:t>
      </w:r>
      <w:r>
        <w:t>-16 (članak 430 Stečajnog zakona u vezi s člankom 132. Stečajnog zakona Narodne novine broj 71/15).</w:t>
      </w:r>
    </w:p>
    <w:p w:rsidRDefault="009B11D4" w:rsidP="009B11D4" w:rsidR="009B11D4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9B11D4" w:rsidP="009B11D4" w:rsidR="009B11D4">
      <w:pPr>
        <w:ind w:left="708"/>
        <w:jc w:val="both"/>
      </w:pPr>
    </w:p>
    <w:p w:rsidRDefault="009B11D4" w:rsidP="009B11D4" w:rsidR="009B11D4">
      <w:pPr>
        <w:ind w:left="708"/>
        <w:jc w:val="center"/>
      </w:pPr>
      <w:r>
        <w:t xml:space="preserve">U Osijeku </w:t>
      </w:r>
      <w:r w:rsidR="00966A1E">
        <w:t>31</w:t>
      </w:r>
      <w:r>
        <w:t xml:space="preserve">. </w:t>
      </w:r>
      <w:r w:rsidR="00966A1E">
        <w:t>kolovoza</w:t>
      </w:r>
      <w:r>
        <w:t xml:space="preserve"> 2016.</w:t>
      </w:r>
    </w:p>
    <w:p w:rsidRDefault="009B11D4" w:rsidP="009B11D4" w:rsidR="009B11D4">
      <w:pPr>
        <w:ind w:left="708"/>
        <w:jc w:val="center"/>
      </w:pPr>
    </w:p>
    <w:p w:rsidRDefault="009B11D4" w:rsidP="009B11D4" w:rsidR="009B11D4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9F134E" w:rsidP="005B72AF" w:rsidR="009C5A0D" w:rsidRPr="005B72AF">
      <w:pPr>
        <w:jc w:val="both"/>
        <w:rPr>
          <w:bCs/>
        </w:rPr>
      </w:pPr>
      <w:r>
        <w:rPr>
          <w:bCs/>
        </w:rPr>
        <w:t xml:space="preserve">          </w:t>
      </w:r>
      <w:r>
        <w:rPr>
          <w:bCs/>
        </w:rPr>
        <w:tab/>
        <w:t xml:space="preserve">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       </w:t>
      </w:r>
      <w:r w:rsidR="009B11D4">
        <w:rPr>
          <w:bCs/>
        </w:rPr>
        <w:t xml:space="preserve">   Jadranka </w:t>
      </w:r>
      <w:proofErr w:type="spellStart"/>
      <w:r w:rsidR="009B11D4">
        <w:rPr>
          <w:bCs/>
        </w:rPr>
        <w:t>Pajur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Vranješ</w:t>
      </w:r>
      <w:proofErr w:type="spellEnd"/>
    </w:p>
    <w:p w:rsidRDefault="009B11D4" w:rsidP="009B11D4" w:rsidR="009B11D4" w:rsidRPr="009C5A0D">
      <w:r w:rsidRPr="009C5A0D">
        <w:t>DNA</w:t>
      </w:r>
    </w:p>
    <w:p w:rsidRDefault="009B11D4" w:rsidP="009B11D4" w:rsidR="009B11D4" w:rsidRPr="009C5A0D">
      <w:pPr>
        <w:numPr>
          <w:ilvl w:val="0"/>
          <w:numId w:val="1"/>
        </w:numPr>
        <w:jc w:val="both"/>
      </w:pPr>
      <w:r w:rsidRPr="009C5A0D">
        <w:t>e-oglasna ploča</w:t>
      </w:r>
    </w:p>
    <w:p w:rsidRDefault="009B11D4" w:rsidP="009B11D4" w:rsidR="009B11D4" w:rsidRPr="009C5A0D">
      <w:pPr>
        <w:numPr>
          <w:ilvl w:val="0"/>
          <w:numId w:val="1"/>
        </w:numPr>
        <w:jc w:val="both"/>
      </w:pPr>
      <w:r w:rsidRPr="009C5A0D">
        <w:t>e-oglasna ploča - zahtjev</w:t>
      </w:r>
    </w:p>
    <w:p w:rsidRDefault="009B11D4" w:rsidP="006426D7" w:rsidR="005D6535">
      <w:pPr>
        <w:numPr>
          <w:ilvl w:val="0"/>
          <w:numId w:val="1"/>
        </w:numPr>
      </w:pPr>
      <w:r w:rsidRPr="009C5A0D">
        <w:t xml:space="preserve">kal. </w:t>
      </w:r>
      <w:r w:rsidR="005F1A48">
        <w:t>15</w:t>
      </w:r>
      <w:r w:rsidRPr="009C5A0D">
        <w:t>/</w:t>
      </w:r>
      <w:r w:rsidR="00966A1E">
        <w:t>10</w:t>
      </w:r>
    </w:p>
    <w:sectPr w:rsidR="005D653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441EC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21870F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DF8058B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A0F471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FF967DD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1907"/>
    <w:rsid w:val="000E3922"/>
    <w:rsid w:val="00122CB3"/>
    <w:rsid w:val="001778F8"/>
    <w:rsid w:val="001D5571"/>
    <w:rsid w:val="001F3D18"/>
    <w:rsid w:val="00240660"/>
    <w:rsid w:val="002B226F"/>
    <w:rsid w:val="003122B1"/>
    <w:rsid w:val="00401329"/>
    <w:rsid w:val="00557B7B"/>
    <w:rsid w:val="005725FC"/>
    <w:rsid w:val="00596899"/>
    <w:rsid w:val="005B72AF"/>
    <w:rsid w:val="005C4771"/>
    <w:rsid w:val="005D6535"/>
    <w:rsid w:val="005E579F"/>
    <w:rsid w:val="005F1A48"/>
    <w:rsid w:val="00624890"/>
    <w:rsid w:val="006426D7"/>
    <w:rsid w:val="0064437B"/>
    <w:rsid w:val="006B1538"/>
    <w:rsid w:val="006B6C2C"/>
    <w:rsid w:val="006C6C74"/>
    <w:rsid w:val="006F52B1"/>
    <w:rsid w:val="0074489A"/>
    <w:rsid w:val="00751907"/>
    <w:rsid w:val="007B4242"/>
    <w:rsid w:val="008B54EC"/>
    <w:rsid w:val="00966A1E"/>
    <w:rsid w:val="009B11D4"/>
    <w:rsid w:val="009C5A0D"/>
    <w:rsid w:val="009D2B89"/>
    <w:rsid w:val="009E0F44"/>
    <w:rsid w:val="009F0D75"/>
    <w:rsid w:val="009F134E"/>
    <w:rsid w:val="00B2698F"/>
    <w:rsid w:val="00C27622"/>
    <w:rsid w:val="00DA1A19"/>
    <w:rsid w:val="00EE3D23"/>
    <w:rsid w:val="00F07F3F"/>
    <w:rsid w:val="00F26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11D4"/>
    <w:pPr>
      <w:spacing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B11D4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B11D4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semiHidden/>
    <w:unhideWhenUsed/>
    <w:rsid w:val="009B11D4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semiHidden/>
    <w:rsid w:val="009B11D4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11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11D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6C7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C6C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6C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6C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6C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11D4"/>
    <w:pPr>
      <w:spacing w:after="0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B11D4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B11D4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semiHidden/>
    <w:unhideWhenUsed/>
    <w:rsid w:val="009B11D4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semiHidden/>
    <w:rsid w:val="009B11D4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11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11D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6C7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C6C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6C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6C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6C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8228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2163</izvorni_sadrzaj>
    <derivirana_varijabla naziv="DomainObject.Predmet.Broj_1">2163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kolovoza 2016.</izvorni_sadrzaj>
    <derivirana_varijabla naziv="DomainObject.Predmet.DatumOsnivanja_1">19.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St-2163/2016</izvorni_sadrzaj>
    <derivirana_varijabla naziv="DomainObject.Predmet.OznakaBroj_1">St-2163/2016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FINANCIJE jednostavno društvo s ograničenom odgovornošću za knjigovodstvene i računovodstvene usluge</izvorni_sadrzaj>
    <derivirana_varijabla naziv="DomainObject.Predmet.ProtustrankaFormated_1">  FINANCIJE jednostavno društvo s ograničenom odgovornošću za knjigovodstvene i računovodstvene usluge</derivirana_varijabla>
  </DomainObject.Predmet.ProtustrankaFormated>
  <DomainObject.Predmet.ProtustrankaFormatedOIB>
    <izvorni_sadrzaj>  FINANCIJE jednostavno društvo s ograničenom odgovornošću za knjigovodstvene i računovodstvene usluge, OIB 41487642692</izvorni_sadrzaj>
    <derivirana_varijabla naziv="DomainObject.Predmet.ProtustrankaFormatedOIB_1">  FINANCIJE jednostavno društvo s ograničenom odgovornošću za knjigovodstvene i računovodstvene usluge, OIB 41487642692</derivirana_varijabla>
  </DomainObject.Predmet.ProtustrankaFormatedOIB>
  <DomainObject.Predmet.ProtustrankaFormatedWithAdress>
    <izvorni_sadrzaj> FINANCIJE jednostavno društvo s ograničenom odgovornošću za knjigovodstvene i računovodstvene usluge, Ante Starčevića 70/A, 31216 Antunovac</izvorni_sadrzaj>
    <derivirana_varijabla naziv="DomainObject.Predmet.ProtustrankaFormatedWithAdress_1"> FINANCIJE jednostavno društvo s ograničenom odgovornošću za knjigovodstvene i računovodstvene usluge, Ante Starčevića 70/A, 31216 Antunovac</derivirana_varijabla>
  </DomainObject.Predmet.ProtustrankaFormatedWithAdress>
  <DomainObject.Predmet.ProtustrankaFormatedWithAdressOIB>
    <izvorni_sadrzaj> FINANCIJE jednostavno društvo s ograničenom odgovornošću za knjigovodstvene i računovodstvene usluge, OIB 41487642692, Ante Starčevića 70/A, 31216 Antunovac</izvorni_sadrzaj>
    <derivirana_varijabla naziv="DomainObject.Predmet.ProtustrankaFormatedWithAdressOIB_1"> FINANCIJE jednostavno društvo s ograničenom odgovornošću za knjigovodstvene i računovodstvene usluge, OIB 41487642692, Ante Starčevića 70/A, 31216 Antunovac</derivirana_varijabla>
  </DomainObject.Predmet.ProtustrankaFormatedWithAdressOIB>
  <DomainObject.Predmet.ProtustrankaWithAdress>
    <izvorni_sadrzaj>FINANCIJE jednostavno društvo s ograničenom odgovornošću za knjigovodstvene i računovodstvene usluge Ante Starčevića 70/A, 31216 Antunovac</izvorni_sadrzaj>
    <derivirana_varijabla naziv="DomainObject.Predmet.ProtustrankaWithAdress_1">FINANCIJE jednostavno društvo s ograničenom odgovornošću za knjigovodstvene i računovodstvene usluge Ante Starčevića 70/A, 31216 Antunovac</derivirana_varijabla>
  </DomainObject.Predmet.ProtustrankaWithAdress>
  <DomainObject.Predmet.ProtustrankaWithAdressOIB>
    <izvorni_sadrzaj>FINANCIJE jednostavno društvo s ograničenom odgovornošću za knjigovodstvene i računovodstvene usluge, OIB 41487642692, Ante Starčevića 70/A, 31216 Antunovac</izvorni_sadrzaj>
    <derivirana_varijabla naziv="DomainObject.Predmet.ProtustrankaWithAdressOIB_1">FINANCIJE jednostavno društvo s ograničenom odgovornošću za knjigovodstvene i računovodstvene usluge, OIB 41487642692, Ante Starčevića 70/A, 31216 Antunovac</derivirana_varijabla>
  </DomainObject.Predmet.ProtustrankaWithAdressOIB>
  <DomainObject.Predmet.ProtustrankaNazivFormated>
    <izvorni_sadrzaj>FINANCIJE jednostavno društvo s ograničenom odgovornošću za knjigovodstvene i računovodstvene usluge</izvorni_sadrzaj>
    <derivirana_varijabla naziv="DomainObject.Predmet.ProtustrankaNazivFormated_1">FINANCIJE jednostavno društvo s ograničenom odgovornošću za knjigovodstvene i računovodstvene usluge</derivirana_varijabla>
  </DomainObject.Predmet.ProtustrankaNazivFormated>
  <DomainObject.Predmet.ProtustrankaNazivFormatedOIB>
    <izvorni_sadrzaj>FINANCIJE jednostavno društvo s ograničenom odgovornošću za knjigovodstvene i računovodstvene usluge, OIB 41487642692</izvorni_sadrzaj>
    <derivirana_varijabla naziv="DomainObject.Predmet.ProtustrankaNazivFormatedOIB_1">FINANCIJE jednostavno društvo s ograničenom odgovornošću za knjigovodstvene i računovodstvene usluge, OIB 41487642692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FINANCIJE jednostavno društvo s ograničenom odgovornošću za knjigovodstvene i računovodstvene usluge</item>
    </izvorni_sadrzaj>
    <derivirana_varijabla naziv="DomainObject.Predmet.ProtuStrankaListFormated_1">
      <item>FINANCIJE jednostavno društvo s ograničenom odgovornošću za knjigovodstvene i računovodstvene usluge</item>
    </derivirana_varijabla>
  </DomainObject.Predmet.ProtuStrankaListFormated>
  <DomainObject.Predmet.ProtuStrankaListFormatedOIB>
    <izvorni_sadrzaj>
      <item>FINANCIJE jednostavno društvo s ograničenom odgovornošću za knjigovodstvene i računovodstvene usluge, OIB 41487642692</item>
    </izvorni_sadrzaj>
    <derivirana_varijabla naziv="DomainObject.Predmet.ProtuStrankaListFormatedOIB_1">
      <item>FINANCIJE jednostavno društvo s ograničenom odgovornošću za knjigovodstvene i računovodstvene usluge, OIB 41487642692</item>
    </derivirana_varijabla>
  </DomainObject.Predmet.ProtuStrankaListFormatedOIB>
  <DomainObject.Predmet.ProtuStrankaListFormatedWithAdress>
    <izvorni_sadrzaj>
      <item>FINANCIJE jednostavno društvo s ograničenom odgovornošću za knjigovodstvene i računovodstvene usluge, Ante Starčevića 70/A, 31216 Antunovac</item>
    </izvorni_sadrzaj>
    <derivirana_varijabla naziv="DomainObject.Predmet.ProtuStrankaListFormatedWithAdress_1">
      <item>FINANCIJE jednostavno društvo s ograničenom odgovornošću za knjigovodstvene i računovodstvene usluge, Ante Starčevića 70/A, 31216 Antunovac</item>
    </derivirana_varijabla>
  </DomainObject.Predmet.ProtuStrankaListFormatedWithAdress>
  <DomainObject.Predmet.ProtuStrankaListFormatedWithAdressOIB>
    <izvorni_sadrzaj>
      <item>FINANCIJE jednostavno društvo s ograničenom odgovornošću za knjigovodstvene i računovodstvene usluge, OIB 41487642692, Ante Starčevića 70/A, 31216 Antunovac</item>
    </izvorni_sadrzaj>
    <derivirana_varijabla naziv="DomainObject.Predmet.ProtuStrankaListFormatedWithAdressOIB_1">
      <item>FINANCIJE jednostavno društvo s ograničenom odgovornošću za knjigovodstvene i računovodstvene usluge, OIB 41487642692, Ante Starčevića 70/A, 31216 Antunovac</item>
    </derivirana_varijabla>
  </DomainObject.Predmet.ProtuStrankaListFormatedWithAdressOIB>
  <DomainObject.Predmet.ProtuStrankaListNazivFormated>
    <izvorni_sadrzaj>
      <item>FINANCIJE jednostavno društvo s ograničenom odgovornošću za knjigovodstvene i računovodstvene usluge</item>
    </izvorni_sadrzaj>
    <derivirana_varijabla naziv="DomainObject.Predmet.ProtuStrankaListNazivFormated_1">
      <item>FINANCIJE jednostavno društvo s ograničenom odgovornošću za knjigovodstvene i računovodstvene usluge</item>
    </derivirana_varijabla>
  </DomainObject.Predmet.ProtuStrankaListNazivFormated>
  <DomainObject.Predmet.ProtuStrankaListNazivFormatedOIB>
    <izvorni_sadrzaj>
      <item>FINANCIJE jednostavno društvo s ograničenom odgovornošću za knjigovodstvene i računovodstvene usluge, OIB 41487642692</item>
    </izvorni_sadrzaj>
    <derivirana_varijabla naziv="DomainObject.Predmet.ProtuStrankaListNazivFormatedOIB_1">
      <item>FINANCIJE jednostavno društvo s ograničenom odgovornošću za knjigovodstvene i računovodstvene usluge, OIB 41487642692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FINANCIJE jednostavno društvo s ograničenom odgovornošću za knjigovodstvene i računovodstvene usluge</izvorni_sadrzaj>
    <derivirana_varijabla naziv="DomainObject.Predmet.ProtustrankaIDrugi_1">FINANCIJE jednostavno društvo s ograničenom odgovornošću za knjigovodstvene i računovodstvene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FINANCIJE jednostavno društvo s ograničenom odgovornošću za knjigovodstvene i računovodstvene usluge, OIB 41487642692, Ante Starčevića 70/A, 31216 Antunovac</izvorni_sadrzaj>
    <derivirana_varijabla naziv="DomainObject.Predmet.ProtustrankaIDrugiAdressOIB_1">FINANCIJE jednostavno društvo s ograničenom odgovornošću za knjigovodstvene i računovodstvene usluge, OIB 41487642692, Ante Starčevića 70/A, 31216 Antunovac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FINANCIJE jednostavno društvo s ograničenom odgovornošću za knjigovodstvene i računovodstvene usluge</item>
    </izvorni_sadrzaj>
    <derivirana_varijabla naziv="DomainObject.Predmet.SudioniciListNaziv_1">
      <item>FINA RC OSIJEK</item>
      <item>FINANCIJE jednostavno društvo s ograničenom odgovornošću za knjigovodstvene i računovodstvene usluge</item>
    </derivirana_varijabla>
  </DomainObject.Predmet.SudioniciListNaziv>
  <DomainObject.Predmet.SudioniciListAdressOIB>
    <izvorni_sadrzaj>
      <item>FINA RC OSIJEK, OIB 85821130368</item>
      <item>FINANCIJE jednostavno društvo s ograničenom odgovornošću za knjigovodstvene i računovodstvene usluge, OIB 41487642692, Ante Starčevića 70/A,31216 Antunovac</item>
    </izvorni_sadrzaj>
    <derivirana_varijabla naziv="DomainObject.Predmet.SudioniciListAdressOIB_1">
      <item>FINA RC OSIJEK, OIB 85821130368</item>
      <item>FINANCIJE jednostavno društvo s ograničenom odgovornošću za knjigovodstvene i računovodstvene usluge, OIB 41487642692, Ante Starčevića 70/A,31216 Antunovac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41487642692</item>
    </izvorni_sadrzaj>
    <derivirana_varijabla naziv="DomainObject.Predmet.SudioniciListNazivOIB_1">
      <item>, OIB 85821130368</item>
      <item>, OIB 41487642692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369</properties:Words>
  <properties:Characters>2005</properties:Characters>
  <properties:Lines>47</properties:Lines>
  <properties:Paragraphs>16</properties:Paragraphs>
  <properties:TotalTime>302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2016-05-05T11:54:00Z</dcterms:created>
  <dc:creator>Vesna Štajduhar</dc:creator>
  <dc:description/>
  <cp:keywords/>
  <cp:lastModifiedBy>Vesna Štajduhar</cp:lastModifiedBy>
  <cp:lastPrinted>2016-08-31T07:48:00Z</cp:lastPrinted>
  <dcterms:modified xmlns:xsi="http://www.w3.org/2001/XMLSchema-instance" xsi:type="dcterms:W3CDTF">2016-08-31T07:49:00Z</dcterms:modified>
  <cp:revision>42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