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3eba" w14:paraId="66a3eba" w:rsidRDefault="00184D8D" w:rsidP="00184D8D" w:rsidR="00184D8D">
      <w:pPr>
        <w:jc w:val="both"/>
        <w15:collapsed w:val="false"/>
      </w:pPr>
      <w:bookmarkStart w:name="_GoBack" w:id="0"/>
      <w:bookmarkEnd w:id="0"/>
      <w:r>
        <w:t xml:space="preserve">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4ABF" w:rsidP="005C7EAD" w:rsidR="00724ABF">
      <w:pPr>
        <w:spacing w:before="100"/>
        <w:jc w:val="both"/>
      </w:pPr>
      <w:r>
        <w:t>REPUBLIKA HRVATSKA</w:t>
      </w:r>
    </w:p>
    <w:p w:rsidRDefault="00724ABF" w:rsidP="00724ABF" w:rsidR="00724ABF">
      <w:r>
        <w:t xml:space="preserve">TRGOVAČKI SUD U SPLITU                                            </w:t>
      </w:r>
      <w:r w:rsidR="00981F36">
        <w:t xml:space="preserve">                           </w:t>
      </w:r>
    </w:p>
    <w:p w:rsidRDefault="00724ABF" w:rsidP="00724ABF" w:rsidR="00724ABF">
      <w:r>
        <w:t xml:space="preserve">Split, </w:t>
      </w:r>
      <w:r w:rsidR="00184D8D">
        <w:t>Suko</w:t>
      </w:r>
      <w:r w:rsidR="009516FE">
        <w:t>išanska</w:t>
      </w:r>
      <w:r>
        <w:t xml:space="preserve"> 6</w:t>
      </w:r>
    </w:p>
    <w:p w:rsidRDefault="009516FE" w:rsidP="009516FE" w:rsidR="009516FE" w:rsidRPr="009516FE">
      <w:pPr>
        <w:spacing w:after="200" w:before="20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9516FE" w:rsidR="00724ABF">
      <w:pPr>
        <w:spacing w:after="200" w:before="200"/>
        <w:jc w:val="center"/>
      </w:pPr>
      <w:r w:rsidRPr="009516FE">
        <w:rPr>
          <w:spacing w:val="60"/>
        </w:rPr>
        <w:t>RJEŠENJE</w:t>
      </w:r>
    </w:p>
    <w:p w:rsidRDefault="00724ABF" w:rsidP="00635C22" w:rsidR="00AA30B9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predlagatelja </w:t>
      </w:r>
      <w:r w:rsidR="003D7A52">
        <w:t>–</w:t>
      </w:r>
      <w:r w:rsidR="00B400BA">
        <w:t xml:space="preserve"> dužnika</w:t>
      </w:r>
      <w:r w:rsidR="003D7A52">
        <w:t xml:space="preserve"> </w:t>
      </w:r>
      <w:r w:rsidR="00526DA9" w:rsidRPr="00DE1AB8">
        <w:t>MOSTINA d.o.o. Glavice, Glavice 514, OIB: 61436347383</w:t>
      </w:r>
      <w:r w:rsidR="00635C22">
        <w:t xml:space="preserve">,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314977">
        <w:t>17</w:t>
      </w:r>
      <w:r w:rsidR="00526DA9">
        <w:t>. prosinca</w:t>
      </w:r>
      <w:r w:rsidR="00AA30B9">
        <w:t xml:space="preserve"> 2015</w:t>
      </w:r>
      <w:r w:rsidR="005F2341">
        <w:t>.</w:t>
      </w:r>
      <w:r w:rsidR="005C7EAD">
        <w:t xml:space="preserve"> godine</w:t>
      </w:r>
    </w:p>
    <w:p w:rsidRDefault="00A42456" w:rsidP="00635C22" w:rsidR="00A42456">
      <w:pPr>
        <w:spacing w:after="200" w:before="2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 – dužnika</w:t>
      </w:r>
      <w:r w:rsidR="006924F0" w:rsidRPr="006924F0">
        <w:t xml:space="preserve"> </w:t>
      </w:r>
      <w:r w:rsidR="00526DA9" w:rsidRPr="00526DA9">
        <w:t>MOSTINA d.o.o. Glavice, Glavice 514, OIB: 61436347383</w:t>
      </w:r>
      <w:r w:rsidR="00270669" w:rsidRPr="00270669">
        <w:t xml:space="preserve"> </w:t>
      </w:r>
      <w:r w:rsidR="00704CEE" w:rsidRPr="008B028B">
        <w:t>i vjerovnika</w:t>
      </w:r>
      <w:r>
        <w:t xml:space="preserve">, za dan </w:t>
      </w:r>
      <w:r w:rsidR="00526DA9">
        <w:t>29. siječnja 2016</w:t>
      </w:r>
      <w:r w:rsidR="006924F0" w:rsidRPr="008B028B">
        <w:t xml:space="preserve">. </w:t>
      </w:r>
      <w:r w:rsidR="00963843" w:rsidRPr="008B028B">
        <w:t xml:space="preserve">godine </w:t>
      </w:r>
      <w:r w:rsidR="002D15AC" w:rsidRPr="008B028B">
        <w:t>u</w:t>
      </w:r>
      <w:r w:rsidR="00FB2EBE" w:rsidRPr="008B028B">
        <w:t xml:space="preserve"> </w:t>
      </w:r>
      <w:r w:rsidR="0085451B">
        <w:t>08:45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="00184D8D">
        <w:t>Suko</w:t>
      </w:r>
      <w:r w:rsidRPr="008B028B">
        <w:t>išanska</w:t>
      </w:r>
      <w:r w:rsidR="002D15AC" w:rsidRPr="008B028B">
        <w:t xml:space="preserve"> 6. </w:t>
      </w:r>
    </w:p>
    <w:p w:rsidRDefault="009516FE" w:rsidP="00314977" w:rsidR="00314977">
      <w:pPr>
        <w:spacing w:before="160"/>
        <w:ind w:firstLine="708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635C22" w:rsidR="009516FE">
      <w:pPr>
        <w:spacing w:before="160"/>
        <w:ind w:firstLine="708"/>
        <w:jc w:val="both"/>
      </w:pPr>
      <w:r>
        <w:t xml:space="preserve">III. </w:t>
      </w:r>
      <w:r w:rsidR="00314977">
        <w:rPr>
          <w:rFonts w:eastAsia="Calibri"/>
          <w:lang w:val="fr-FR"/>
        </w:rPr>
        <w:t>Rješenje</w:t>
      </w:r>
      <w:r>
        <w:rPr>
          <w:rFonts w:eastAsia="Calibri"/>
          <w:lang w:val="fr-FR"/>
        </w:rPr>
        <w:t xml:space="preserve"> o određivanju ročišta bit</w:t>
      </w:r>
      <w:r w:rsidR="00314977">
        <w:rPr>
          <w:rFonts w:eastAsia="Calibri"/>
          <w:lang w:val="fr-FR"/>
        </w:rPr>
        <w:t>i</w:t>
      </w:r>
      <w:r>
        <w:rPr>
          <w:rFonts w:eastAsia="Calibri"/>
          <w:lang w:val="fr-FR"/>
        </w:rPr>
        <w:t xml:space="preserve"> će istaknut</w:t>
      </w:r>
      <w:r w:rsidR="00314977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</w:t>
      </w:r>
      <w:r w:rsidR="00314977">
        <w:t>mrežnoj stranici e-Oglasna ploča sudova</w:t>
      </w:r>
      <w:r>
        <w:rPr>
          <w:rFonts w:eastAsia="Calibri"/>
          <w:lang w:val="fr-FR"/>
        </w:rPr>
        <w:t xml:space="preserve"> i objavljen</w:t>
      </w:r>
      <w:r w:rsidR="00314977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web-stranici Financijske agencije. </w:t>
      </w:r>
    </w:p>
    <w:p w:rsidRDefault="00A42456" w:rsidP="00635C22" w:rsidR="00880B6C">
      <w:pPr>
        <w:spacing w:after="160" w:before="24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2F20A8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314977" w:rsidRPr="00314977">
        <w:t>MOSTINA d.o.o. Glavice, Glavice 514, OIB: 61436347383,</w:t>
      </w:r>
      <w:r w:rsidR="004339C8">
        <w:t xml:space="preserve"> </w:t>
      </w:r>
      <w:r w:rsidR="00C753B7">
        <w:t>za sklapanje predstečajne nagodbe.</w:t>
      </w:r>
    </w:p>
    <w:p w:rsidRDefault="00C753B7" w:rsidP="00880B6C" w:rsidR="00C753B7">
      <w:pPr>
        <w:tabs>
          <w:tab w:pos="3600" w:val="left"/>
        </w:tabs>
        <w:jc w:val="both"/>
      </w:pPr>
    </w:p>
    <w:p w:rsidRDefault="00C753B7" w:rsidP="00C753B7" w:rsidR="00C753B7">
      <w:pPr>
        <w:tabs>
          <w:tab w:pos="720" w:val="left"/>
          <w:tab w:pos="3600" w:val="left"/>
        </w:tabs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635C22" w:rsidR="00BA1114" w:rsidRPr="00864D24">
      <w:pPr>
        <w:spacing w:before="20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314977">
        <w:t>17. prosinca</w:t>
      </w:r>
      <w:r w:rsidR="009516FE">
        <w:t xml:space="preserve"> 2015</w:t>
      </w:r>
      <w:r w:rsidR="00BA1114">
        <w:t>.</w:t>
      </w:r>
      <w:r w:rsidR="00643A13">
        <w:t xml:space="preserve"> godine</w:t>
      </w:r>
    </w:p>
    <w:p w:rsidRDefault="00277968" w:rsidP="00635C22" w:rsidR="00A42456">
      <w:pPr>
        <w:pStyle w:val="Tijeloteksta"/>
        <w:tabs>
          <w:tab w:pos="6810" w:val="clear"/>
        </w:tabs>
        <w:spacing w:before="20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582BB2" w:rsidR="00582BB2">
      <w:pPr>
        <w:pStyle w:val="Tijeloteksta"/>
        <w:tabs>
          <w:tab w:pos="6810" w:val="clear"/>
        </w:tabs>
        <w:ind w:left="708"/>
        <w:jc w:val="right"/>
      </w:pPr>
      <w:r>
        <w:t>ANA GOLUB GRUIĆ</w:t>
      </w:r>
    </w:p>
    <w:p w:rsidRDefault="00635C22" w:rsidP="00635C22" w:rsidR="00635C22">
      <w:pPr>
        <w:spacing w:before="100"/>
        <w:jc w:val="both"/>
      </w:pPr>
    </w:p>
    <w:p w:rsidRDefault="00A42456" w:rsidP="00635C22" w:rsidR="00A42456">
      <w:pPr>
        <w:spacing w:before="10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635C22" w:rsidR="00582BB2">
      <w:pPr>
        <w:spacing w:before="100"/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>predlagatelju - dužniku</w:t>
      </w:r>
    </w:p>
    <w:p w:rsidRDefault="002F20A8" w:rsidP="00582BB2" w:rsidR="00B759D4">
      <w:pPr>
        <w:numPr>
          <w:ilvl w:val="0"/>
          <w:numId w:val="10"/>
        </w:numPr>
        <w:jc w:val="both"/>
      </w:pPr>
      <w:r>
        <w:t>e-</w:t>
      </w:r>
      <w:r w:rsidR="009516FE">
        <w:t>oglasna</w:t>
      </w:r>
      <w:r w:rsidR="007E28E0">
        <w:t xml:space="preserve"> ploč</w:t>
      </w:r>
      <w:r w:rsidR="009516FE">
        <w:t>a</w:t>
      </w:r>
      <w:r w:rsidR="007E28E0">
        <w:t xml:space="preserve"> ovog suda 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81295A" w:rsidP="006D0152" w:rsidR="0081295A">
      <w:pPr>
        <w:numPr>
          <w:ilvl w:val="0"/>
          <w:numId w:val="10"/>
        </w:numPr>
        <w:jc w:val="both"/>
      </w:pPr>
      <w:r>
        <w:t>u spis</w:t>
      </w:r>
    </w:p>
    <w:sectPr w:rsidSect="007D6EFA" w:rsidR="0081295A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Stpn-</w:t>
    </w:r>
    <w:r w:rsidR="007D6EFA">
      <w:t>10</w:t>
    </w:r>
    <w:r w:rsidR="00AA30B9">
      <w:t>8/2014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</w:t>
    </w:r>
    <w:r w:rsidR="00635C22">
      <w:t>-</w:t>
    </w:r>
    <w:r w:rsidR="00526DA9">
      <w:t>110/2014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E22E7"/>
    <w:rsid w:val="000F4770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4D8D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0669"/>
    <w:rsid w:val="00277968"/>
    <w:rsid w:val="002A10E9"/>
    <w:rsid w:val="002C07BD"/>
    <w:rsid w:val="002C7431"/>
    <w:rsid w:val="002D15AC"/>
    <w:rsid w:val="002E0CDA"/>
    <w:rsid w:val="002F20A8"/>
    <w:rsid w:val="002F576B"/>
    <w:rsid w:val="0030493C"/>
    <w:rsid w:val="00314977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26DA9"/>
    <w:rsid w:val="00532882"/>
    <w:rsid w:val="00543255"/>
    <w:rsid w:val="00571686"/>
    <w:rsid w:val="00575D67"/>
    <w:rsid w:val="00582BB2"/>
    <w:rsid w:val="005A53D5"/>
    <w:rsid w:val="005B6832"/>
    <w:rsid w:val="005B6BDB"/>
    <w:rsid w:val="005C1947"/>
    <w:rsid w:val="005C7EAD"/>
    <w:rsid w:val="005E46A6"/>
    <w:rsid w:val="005E7284"/>
    <w:rsid w:val="005F2341"/>
    <w:rsid w:val="00624D4F"/>
    <w:rsid w:val="0062777E"/>
    <w:rsid w:val="006301ED"/>
    <w:rsid w:val="00635C22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95A"/>
    <w:rsid w:val="00812E6F"/>
    <w:rsid w:val="00823135"/>
    <w:rsid w:val="00843642"/>
    <w:rsid w:val="0085451B"/>
    <w:rsid w:val="00867E9F"/>
    <w:rsid w:val="00871489"/>
    <w:rsid w:val="00880B6C"/>
    <w:rsid w:val="00881DE5"/>
    <w:rsid w:val="008A4E60"/>
    <w:rsid w:val="008A598B"/>
    <w:rsid w:val="008B028B"/>
    <w:rsid w:val="008B3723"/>
    <w:rsid w:val="008C4604"/>
    <w:rsid w:val="008C755A"/>
    <w:rsid w:val="008D52A0"/>
    <w:rsid w:val="008E72F9"/>
    <w:rsid w:val="008F2012"/>
    <w:rsid w:val="008F2818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47F9A"/>
    <w:rsid w:val="00B50D86"/>
    <w:rsid w:val="00B65461"/>
    <w:rsid w:val="00B759D4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CF251C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F002DE"/>
    <w:rsid w:val="00F10F9B"/>
    <w:rsid w:val="00F346C7"/>
    <w:rsid w:val="00F416D0"/>
    <w:rsid w:val="00F6470D"/>
    <w:rsid w:val="00F714C0"/>
    <w:rsid w:val="00FB2EBE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5C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F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F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F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F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5C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F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F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F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F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2014.</izvorni_sadrzaj>
    <derivirana_varijabla naziv="DomainObject.Predmet.DatumOsnivanja_1">25.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Stpn-110/2014</izvorni_sadrzaj>
    <derivirana_varijabla naziv="DomainObject.Predmet.OznakaBroj_1">Stpn-110/2014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MOSTINA, d.o.o. za trgovinu, ugostiteljstvo, cestovni promet i građevinarstvo</izvorni_sadrzaj>
    <derivirana_varijabla naziv="DomainObject.Predmet.StrankaFormated_1">  MOSTINA, d.o.o. za trgovinu, ugostiteljstvo, cestovni promet i građevinarstvo</derivirana_varijabla>
  </DomainObject.Predmet.StrankaFormated>
  <DomainObject.Predmet.StrankaFormatedOIB>
    <izvorni_sadrzaj>  MOSTINA, d.o.o. za trgovinu, ugostiteljstvo, cestovni promet i građevinarstvo, OIB 61436347383</izvorni_sadrzaj>
    <derivirana_varijabla naziv="DomainObject.Predmet.StrankaFormatedOIB_1">  MOSTINA, d.o.o. za trgovinu, ugostiteljstvo, cestovni promet i građevinarstvo, OIB 61436347383</derivirana_varijabla>
  </DomainObject.Predmet.StrankaFormatedOIB>
  <DomainObject.Predmet.StrankaFormatedWithAdress>
    <izvorni_sadrzaj> MOSTINA, d.o.o. za trgovinu, ugostiteljstvo, cestovni promet i građevinarstvo, Glavice 514, 21230 Glavice</izvorni_sadrzaj>
    <derivirana_varijabla naziv="DomainObject.Predmet.StrankaFormatedWithAdress_1"> MOSTINA, d.o.o. za trgovinu, ugostiteljstvo, cestovni promet i građevinarstvo, Glavice 514, 21230 Glavice</derivirana_varijabla>
  </DomainObject.Predmet.StrankaFormatedWithAdress>
  <DomainObject.Predmet.StrankaFormatedWithAdressOIB>
    <izvorni_sadrzaj> MOSTINA, d.o.o. za trgovinu, ugostiteljstvo, cestovni promet i građevinarstvo, OIB 61436347383, Glavice 514, 21230 Glavice</izvorni_sadrzaj>
    <derivirana_varijabla naziv="DomainObject.Predmet.StrankaFormatedWithAdressOIB_1"> MOSTINA, d.o.o. za trgovinu, ugostiteljstvo, cestovni promet i građevinarstvo, OIB 61436347383, Glavice 514, 21230 Glavice</derivirana_varijabla>
  </DomainObject.Predmet.StrankaFormatedWithAdressOIB>
  <DomainObject.Predmet.StrankaWithAdress>
    <izvorni_sadrzaj>MOSTINA, d.o.o. za trgovinu, ugostiteljstvo, cestovni promet i građevinarstvo Glavice 514,21230 Glavice</izvorni_sadrzaj>
    <derivirana_varijabla naziv="DomainObject.Predmet.StrankaWithAdress_1">MOSTINA, d.o.o. za trgovinu, ugostiteljstvo, cestovni promet i građevinarstvo Glavice 514,21230 Glavice</derivirana_varijabla>
  </DomainObject.Predmet.StrankaWithAdress>
  <DomainObject.Predmet.StrankaWithAdressOIB>
    <izvorni_sadrzaj>MOSTINA, d.o.o. za trgovinu, ugostiteljstvo, cestovni promet i građevinarstvo, OIB 61436347383, Glavice 514,21230 Glavice</izvorni_sadrzaj>
    <derivirana_varijabla naziv="DomainObject.Predmet.StrankaWithAdressOIB_1">MOSTINA, d.o.o. za trgovinu, ugostiteljstvo, cestovni promet i građevinarstvo, OIB 61436347383, Glavice 514,21230 Glavice</derivirana_varijabla>
  </DomainObject.Predmet.StrankaWithAdressOIB>
  <DomainObject.Predmet.StrankaNazivFormated>
    <izvorni_sadrzaj>MOSTINA, d.o.o. za trgovinu, ugostiteljstvo, cestovni promet i građevinarstvo</izvorni_sadrzaj>
    <derivirana_varijabla naziv="DomainObject.Predmet.StrankaNazivFormated_1">MOSTINA, d.o.o. za trgovinu, ugostiteljstvo, cestovni promet i građevinarstvo</derivirana_varijabla>
  </DomainObject.Predmet.StrankaNazivFormated>
  <DomainObject.Predmet.StrankaNazivFormatedOIB>
    <izvorni_sadrzaj>MOSTINA, d.o.o. za trgovinu, ugostiteljstvo, cestovni promet i građevinarstvo, OIB 61436347383</izvorni_sadrzaj>
    <derivirana_varijabla naziv="DomainObject.Predmet.StrankaNazivFormatedOIB_1">MOSTINA, d.o.o. za trgovinu, ugostiteljstvo, cestovni promet i građevinarstvo, OIB 61436347383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MOSTINA, d.o.o. za trgovinu, ugostiteljstvo, cestovni promet i građevinarstvo</item>
    </izvorni_sadrzaj>
    <derivirana_varijabla naziv="DomainObject.Predmet.StrankaListFormated_1">
      <item>MOSTINA, d.o.o. za trgovinu, ugostiteljstvo, cestovni promet i građevinarstvo</item>
    </derivirana_varijabla>
  </DomainObject.Predmet.StrankaListFormated>
  <DomainObject.Predmet.StrankaListFormatedOIB>
    <izvorni_sadrzaj>
      <item>MOSTINA, d.o.o. za trgovinu, ugostiteljstvo, cestovni promet i građevinarstvo, OIB 61436347383</item>
    </izvorni_sadrzaj>
    <derivirana_varijabla naziv="DomainObject.Predmet.StrankaListFormatedOIB_1">
      <item>MOSTINA, d.o.o. za trgovinu, ugostiteljstvo, cestovni promet i građevinarstvo, OIB 61436347383</item>
    </derivirana_varijabla>
  </DomainObject.Predmet.StrankaListFormatedOIB>
  <DomainObject.Predmet.StrankaListFormatedWithAdress>
    <izvorni_sadrzaj>
      <item>MOSTINA, d.o.o. za trgovinu, ugostiteljstvo, cestovni promet i građevinarstvo, Glavice 514, 21230 Glavice</item>
    </izvorni_sadrzaj>
    <derivirana_varijabla naziv="DomainObject.Predmet.StrankaListFormatedWithAdress_1">
      <item>MOSTINA, d.o.o. za trgovinu, ugostiteljstvo, cestovni promet i građevinarstvo, Glavice 514, 21230 Glavice</item>
    </derivirana_varijabla>
  </DomainObject.Predmet.StrankaListFormatedWithAdress>
  <DomainObject.Predmet.StrankaListFormatedWithAdressOIB>
    <izvorni_sadrzaj>
      <item>MOSTINA, d.o.o. za trgovinu, ugostiteljstvo, cestovni promet i građevinarstvo, OIB 61436347383, Glavice 514, 21230 Glavice</item>
    </izvorni_sadrzaj>
    <derivirana_varijabla naziv="DomainObject.Predmet.StrankaListFormatedWithAdressOIB_1">
      <item>MOSTINA, d.o.o. za trgovinu, ugostiteljstvo, cestovni promet i građevinarstvo, OIB 61436347383, Glavice 514, 21230 Glavice</item>
    </derivirana_varijabla>
  </DomainObject.Predmet.StrankaListFormatedWithAdressOIB>
  <DomainObject.Predmet.StrankaListNazivFormated>
    <izvorni_sadrzaj>
      <item>MOSTINA, d.o.o. za trgovinu, ugostiteljstvo, cestovni promet i građevinarstvo</item>
    </izvorni_sadrzaj>
    <derivirana_varijabla naziv="DomainObject.Predmet.StrankaListNazivFormated_1">
      <item>MOSTINA, d.o.o. za trgovinu, ugostiteljstvo, cestovni promet i građevinarstvo</item>
    </derivirana_varijabla>
  </DomainObject.Predmet.StrankaListNazivFormated>
  <DomainObject.Predmet.StrankaListNazivFormatedOIB>
    <izvorni_sadrzaj>
      <item>MOSTINA, d.o.o. za trgovinu, ugostiteljstvo, cestovni promet i građevinarstvo, OIB 61436347383</item>
    </izvorni_sadrzaj>
    <derivirana_varijabla naziv="DomainObject.Predmet.StrankaListNazivFormatedOIB_1">
      <item>MOSTINA, d.o.o. za trgovinu, ugostiteljstvo, cestovni promet i građevinarstvo, OIB 61436347383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MOSTINA, d.o.o. za trgovinu, ugostiteljstvo, cestovni promet i građevinarstvo</izvorni_sadrzaj>
    <derivirana_varijabla naziv="DomainObject.Predmet.StrankaIDrugi_1">MOSTINA, d.o.o. za trgovinu, ugostiteljstvo, cestovni promet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MOSTINA, d.o.o. za trgovinu, ugostiteljstvo, cestovni promet i građevinarstvo, OIB 61436347383, Glavice 514, 21230 Glavice</izvorni_sadrzaj>
    <derivirana_varijabla naziv="DomainObject.Predmet.StrankaIDrugiAdressOIB_1">MOSTINA, d.o.o. za trgovinu, ugostiteljstvo, cestovni promet i građevinarstvo, OIB 61436347383, Glavice 514, 21230 Glavice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MOSTINA, d.o.o. za trgovinu, ugostiteljstvo, cestovni promet i građevinarstvo</item>
    </izvorni_sadrzaj>
    <derivirana_varijabla naziv="DomainObject.Predmet.SudioniciListNaziv_1">
      <item>MOSTINA, d.o.o. za trgovinu, ugostiteljstvo, cestovni promet i građevinarstvo</item>
    </derivirana_varijabla>
  </DomainObject.Predmet.SudioniciListNaziv>
  <DomainObject.Predmet.SudioniciListAdressOIB>
    <izvorni_sadrzaj>
      <item>MOSTINA, d.o.o. za trgovinu, ugostiteljstvo, cestovni promet i građevinarstvo, OIB 61436347383, Glavice 514,21230 Glavice</item>
    </izvorni_sadrzaj>
    <derivirana_varijabla naziv="DomainObject.Predmet.SudioniciListAdressOIB_1">
      <item>MOSTINA, d.o.o. za trgovinu, ugostiteljstvo, cestovni promet i građevinarstvo, OIB 61436347383, Glavice 514,21230 Glavice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61436347383</item>
    </izvorni_sadrzaj>
    <derivirana_varijabla naziv="DomainObject.Predmet.SudioniciListNazivOIB_1">
      <item>, OIB 61436347383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227</properties:Words>
  <properties:Characters>1304</properties:Characters>
  <properties:Lines>35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2015-12-17T11:51:00Z</cp:lastPrinted>
  <dcterms:modified xmlns:xsi="http://www.w3.org/2001/XMLSchema-instance" xsi:type="dcterms:W3CDTF">2015-12-18T10:55:00Z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