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6784" w14:paraId="c166784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</w:t>
      </w:r>
      <w:r w:rsidR="00627430">
        <w:t>2</w:t>
      </w:r>
      <w:r w:rsidR="0008682E">
        <w:t>5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2301ED">
        <w:t xml:space="preserve"> </w:t>
      </w:r>
      <w:r w:rsidR="0008682E">
        <w:t xml:space="preserve">08. veljače </w:t>
      </w:r>
      <w:r w:rsidR="00627430">
        <w:t xml:space="preserve"> 2017.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</w:t>
      </w:r>
      <w:r w:rsidR="0008682E">
        <w:t xml:space="preserve"> 258.248,05</w:t>
      </w:r>
      <w:r w:rsidR="00627430">
        <w:t xml:space="preserve"> 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08682E">
        <w:t>sedma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</w:t>
      </w:r>
      <w:r w:rsidR="004D4059">
        <w:t>0</w:t>
      </w:r>
      <w:r w:rsidR="0008682E">
        <w:t>9. ožujak</w:t>
      </w:r>
      <w:r w:rsidR="00115580" w:rsidRPr="00A83493">
        <w:t xml:space="preserve">  </w:t>
      </w:r>
      <w:r w:rsidR="00BA2172" w:rsidRPr="00A83493">
        <w:t xml:space="preserve"> </w:t>
      </w:r>
      <w:r w:rsidR="00627430" w:rsidRPr="00A83493">
        <w:t>2017</w:t>
      </w:r>
      <w:r w:rsidR="00253828" w:rsidRPr="00A83493">
        <w:t>.</w:t>
      </w:r>
      <w:r w:rsidR="00084FF3" w:rsidRPr="00A83493">
        <w:t xml:space="preserve"> godine  u  </w:t>
      </w:r>
      <w:r w:rsidR="0008682E">
        <w:t>11</w:t>
      </w:r>
      <w:r w:rsidR="00362155" w:rsidRPr="00A83493">
        <w:t>,30</w:t>
      </w:r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08682E">
        <w:t>sedmom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08682E">
        <w:t>sedmom</w:t>
      </w:r>
      <w:r w:rsidR="00115580">
        <w:t xml:space="preserve">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</w:t>
      </w:r>
      <w:r w:rsidR="00D34A86">
        <w:t>2</w:t>
      </w:r>
      <w:r w:rsidR="0008682E">
        <w:t>5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</w:t>
      </w:r>
      <w:r w:rsidR="00D34A86">
        <w:t>2</w:t>
      </w:r>
      <w:r w:rsidR="0008682E">
        <w:t>5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08682E">
        <w:rPr>
          <w:bCs/>
        </w:rPr>
        <w:t>šeste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</w:t>
      </w:r>
      <w:r w:rsidR="0008682E">
        <w:rPr>
          <w:bCs/>
        </w:rPr>
        <w:t>sedmu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08682E">
        <w:t xml:space="preserve">08. veljače </w:t>
      </w:r>
      <w:r w:rsidR="00D34A86">
        <w:t xml:space="preserve"> 2017.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roč. </w:t>
      </w:r>
      <w:r w:rsidR="0008682E">
        <w:t>9/3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19B8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8682E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BF0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6B6E"/>
    <w:rsid w:val="00AB7B53"/>
    <w:rsid w:val="00AC31E7"/>
    <w:rsid w:val="00AD19B8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19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19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9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9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19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19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9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9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AF197-0BB5-45B5-90A7-A3610A24D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5074</properties:Characters>
  <properties:Lines>150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2017-02-08T12:15:00Z</dcterms:created>
  <dc:creator>Korisnik</dc:creator>
  <cp:lastModifiedBy>Maja Kocijan</cp:lastModifiedBy>
  <cp:lastPrinted>2017-02-08T12:14:00Z</cp:lastPrinted>
  <dcterms:modified xmlns:xsi="http://www.w3.org/2001/XMLSchema-instance" xsi:type="dcterms:W3CDTF">2017-02-08T12:18:00Z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