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99c" w14:paraId="60c899c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3936AE" w:rsidR="00482E4B">
      <w:pPr>
        <w:jc w:val="right"/>
        <w:rPr>
          <w:rStyle w:val="Naglaeno"/>
        </w:rPr>
      </w:pPr>
      <w:r>
        <w:t>13 St-</w:t>
      </w:r>
      <w:r w:rsidR="007C62AA">
        <w:t>356/12-</w:t>
      </w:r>
      <w:r w:rsidR="00CE4702">
        <w:t>1</w:t>
      </w:r>
      <w:r w:rsidR="002E1493">
        <w:t>09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630F4" w:rsidP="00C037AB" w:rsidR="00C630F4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C630F4" w:rsidP="007C62AA" w:rsidR="00C630F4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2301ED">
        <w:t xml:space="preserve"> </w:t>
      </w:r>
      <w:r w:rsidR="00CE4702">
        <w:t>1</w:t>
      </w:r>
      <w:r w:rsidR="002E1493">
        <w:t xml:space="preserve">1. siječnja 2017. </w:t>
      </w:r>
      <w:r w:rsidR="00F46206">
        <w:t xml:space="preserve">       </w:t>
      </w:r>
    </w:p>
    <w:p w:rsidRDefault="00C630F4" w:rsidP="00904741" w:rsidR="00C630F4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</w:t>
      </w:r>
      <w:r w:rsidR="007C62AA">
        <w:t>PRERADA DRVETA d.d. u stečaju, Darda, Bana Josipa Jelačića 93/b, MBS 030026097, OIB 57863490011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7C62AA" w:rsidP="007C62AA" w:rsidR="007C62AA" w:rsidRPr="006702B2">
      <w:pPr>
        <w:numPr>
          <w:ilvl w:val="0"/>
          <w:numId w:val="31"/>
        </w:numPr>
        <w:jc w:val="both"/>
      </w:pPr>
      <w:r>
        <w:t>zk. ul. 2726 k.o. Darda i to kč.br. 292/1 u naravi poslovna zgrada, pilana i ekonomsko dvorište u Ulici bana J. Jelačića 93/b sa 5051 m2</w:t>
      </w:r>
    </w:p>
    <w:p w:rsidRDefault="007C62AA" w:rsidP="007C62AA" w:rsidR="007C62A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Ljubljanaska banka Osnovna banka Zagreb Poslovna jedinica Osijek, Fond za razvoj i zapošljavanje Zagreb (pravni sljednik Fonda: Republika Hrvatska), Credo banka d.d. Split.</w:t>
      </w:r>
    </w:p>
    <w:p w:rsidRDefault="007C62AA" w:rsidP="007C62AA" w:rsidR="007C62AA">
      <w:pPr>
        <w:ind w:left="1128"/>
        <w:jc w:val="both"/>
      </w:pPr>
    </w:p>
    <w:p w:rsidRDefault="007C62AA" w:rsidP="007C62AA" w:rsidR="007C62AA" w:rsidRPr="006702B2">
      <w:pPr>
        <w:numPr>
          <w:ilvl w:val="0"/>
          <w:numId w:val="31"/>
        </w:numPr>
        <w:jc w:val="both"/>
      </w:pPr>
      <w:r>
        <w:t>zk. ul. 2868 k.o. Darda i to kč.br. 292/2 u naravi Ulica bana J. Jelačića, poslovna         zgrada broj 93, portirnica, gospodarsko dvorište sa 6848 m2.</w:t>
      </w:r>
    </w:p>
    <w:p w:rsidRDefault="007C62AA" w:rsidP="007C62AA" w:rsidR="007C62AA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Hrvatska banka za obnovu i razvitak Zagreb, Credo banka d.d. Split. </w:t>
      </w:r>
    </w:p>
    <w:p w:rsidRDefault="007C62AA" w:rsidP="00C54642" w:rsidR="007C62AA">
      <w:pPr>
        <w:jc w:val="both"/>
      </w:pPr>
    </w:p>
    <w:p w:rsidRDefault="007C62AA" w:rsidP="007C62AA" w:rsidR="007C62AA">
      <w:pPr>
        <w:numPr>
          <w:ilvl w:val="0"/>
          <w:numId w:val="30"/>
        </w:numPr>
        <w:jc w:val="both"/>
      </w:pPr>
      <w:r>
        <w:t>zk. ul. 1003 k.o. Poljana Čička i to kč.br. 119/1 u naravi zgrada i livada u Poljani Gornjoj  sa 2 jutra 1081 čhv 15397 m2.</w:t>
      </w:r>
    </w:p>
    <w:p w:rsidRDefault="007C62AA" w:rsidP="00C54642" w:rsidR="00084FF3">
      <w:pPr>
        <w:ind w:left="1068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Credo banka d.d. Split. 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7C62AA" w:rsidR="007C62AA">
      <w:pPr>
        <w:ind w:firstLine="705"/>
        <w:jc w:val="both"/>
      </w:pPr>
      <w:r>
        <w:rPr>
          <w:b/>
        </w:rPr>
        <w:t xml:space="preserve">II  </w:t>
      </w:r>
      <w:r w:rsidR="007C62AA">
        <w:t xml:space="preserve">Utvrđena vrijednost </w:t>
      </w:r>
      <w:r>
        <w:t>nekretnina navedenih pod točkom</w:t>
      </w:r>
      <w:r w:rsidR="007C62AA">
        <w:t>:</w:t>
      </w:r>
    </w:p>
    <w:p w:rsidRDefault="007C62AA" w:rsidP="007C62AA" w:rsidR="00C8717B">
      <w:pPr>
        <w:ind w:firstLine="705"/>
        <w:jc w:val="both"/>
      </w:pPr>
      <w:r>
        <w:t xml:space="preserve"> I – 1. </w:t>
      </w:r>
      <w:r w:rsidR="00A3690A">
        <w:t xml:space="preserve"> iznosi </w:t>
      </w:r>
      <w:r w:rsidR="00CE4702">
        <w:t>1.</w:t>
      </w:r>
      <w:r w:rsidR="002E1493">
        <w:t>294.737,52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2. iznosi </w:t>
      </w:r>
      <w:r w:rsidR="002E1493">
        <w:t>1.698.289,72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3. iznosi </w:t>
      </w:r>
      <w:r w:rsidR="00CE4702">
        <w:t>1.</w:t>
      </w:r>
      <w:r w:rsidR="002E1493">
        <w:t>294.205,17</w:t>
      </w:r>
      <w:r w:rsidR="00A3690A">
        <w:t xml:space="preserve"> kn.</w:t>
      </w:r>
    </w:p>
    <w:p w:rsidRDefault="00C8717B" w:rsidP="003936AE" w:rsidR="00C54642" w:rsidRPr="003936AE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851CB0">
        <w:t xml:space="preserve">stupku usmenom javnom dražbom. 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 xml:space="preserve">Ročište za prodaju održat će se pred stečajnim sucem u zgradi Trgovačkog suda u Osijeku, soba broj 21/I dana </w:t>
      </w:r>
      <w:r w:rsidR="002E1493">
        <w:t xml:space="preserve">31. siječnja 2017. godine u 10,00 sati.   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4C122E" w:rsidP="00C8717B" w:rsidR="004C122E">
      <w:pPr>
        <w:ind w:left="1065"/>
        <w:jc w:val="both"/>
      </w:pPr>
    </w:p>
    <w:p w:rsidRDefault="003F5A79" w:rsidP="003936AE" w:rsidR="00C8717B">
      <w:pPr>
        <w:ind w:left="1065"/>
        <w:jc w:val="right"/>
      </w:pPr>
      <w:r>
        <w:lastRenderedPageBreak/>
        <w:t>13 St-356/12-</w:t>
      </w:r>
      <w:r w:rsidR="00CE4702">
        <w:t>10</w:t>
      </w:r>
      <w:r w:rsidR="002E1493">
        <w:t>9</w:t>
      </w:r>
    </w:p>
    <w:p w:rsidRDefault="003936AE" w:rsidP="003936AE" w:rsidR="003936AE">
      <w:pPr>
        <w:ind w:left="1065"/>
        <w:jc w:val="right"/>
      </w:pPr>
    </w:p>
    <w:p w:rsidRDefault="003936AE" w:rsidP="003936AE" w:rsidR="003936AE">
      <w:pPr>
        <w:ind w:left="1065"/>
        <w:jc w:val="right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A3690A" w:rsidR="00537BE7" w:rsidRPr="00A3690A">
      <w:pPr>
        <w:ind w:left="1620"/>
        <w:jc w:val="both"/>
        <w:rPr>
          <w:b/>
          <w:bCs/>
        </w:rPr>
      </w:pPr>
      <w:r>
        <w:t>a)  nekretnine iz točke I</w:t>
      </w:r>
      <w:r w:rsidR="003D55CE">
        <w:t xml:space="preserve"> ovog zaključka prodaju se, pojedinačno,</w:t>
      </w:r>
      <w:r w:rsidR="00851CB0">
        <w:t xml:space="preserve"> na</w:t>
      </w:r>
      <w:r w:rsidR="002301ED">
        <w:t xml:space="preserve"> </w:t>
      </w:r>
      <w:r w:rsidR="003D55CE">
        <w:t xml:space="preserve"> ročištu za dražbu, po početnim </w:t>
      </w:r>
      <w:r>
        <w:t>c</w:t>
      </w:r>
      <w:r w:rsidR="003D55CE">
        <w:t>ijenama koje su</w:t>
      </w:r>
      <w:r>
        <w:t xml:space="preserve"> jednak</w:t>
      </w:r>
      <w:r w:rsidR="003D55CE">
        <w:t>e</w:t>
      </w:r>
      <w:r>
        <w:t xml:space="preserve"> utvrđen</w:t>
      </w:r>
      <w:r w:rsidR="003D55CE">
        <w:t>im</w:t>
      </w:r>
      <w:r>
        <w:t xml:space="preserve"> vrijednosti</w:t>
      </w:r>
      <w:r w:rsidR="003D55CE">
        <w:t>ma</w:t>
      </w:r>
      <w:r>
        <w:t xml:space="preserve"> nekretnina iz to</w:t>
      </w:r>
      <w:r w:rsidR="003D55CE">
        <w:t>čke II ovog zaključka i ispod tih cijena</w:t>
      </w:r>
      <w:r>
        <w:t xml:space="preserve"> ne</w:t>
      </w:r>
      <w:r w:rsidR="00851CB0">
        <w:t xml:space="preserve"> mogu se prodavati na  ročištu za javnu dražbu.</w:t>
      </w: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A3690A">
        <w:t>0 s pozivom na broj HR05 272-</w:t>
      </w:r>
      <w:r w:rsidR="003D55CE">
        <w:t>356</w:t>
      </w:r>
      <w:r>
        <w:t>-201</w:t>
      </w:r>
      <w:r w:rsidR="003D55CE">
        <w:t>2</w:t>
      </w:r>
      <w:r>
        <w:t xml:space="preserve">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630F4" w:rsidR="00C54642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3936AE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4C122E" w:rsidP="004C122E" w:rsidR="004C122E">
      <w:pPr>
        <w:jc w:val="both"/>
      </w:pPr>
    </w:p>
    <w:p w:rsidRDefault="003936AE" w:rsidP="003936AE" w:rsidR="003936AE">
      <w:pPr>
        <w:ind w:left="1620"/>
        <w:jc w:val="right"/>
      </w:pPr>
      <w:r w:rsidRPr="003936AE">
        <w:lastRenderedPageBreak/>
        <w:t>13 St</w:t>
      </w:r>
      <w:r w:rsidR="00CE4702">
        <w:t>-356/12-103</w:t>
      </w:r>
    </w:p>
    <w:p w:rsidRDefault="003936AE" w:rsidP="00754CF7" w:rsidR="003936AE"/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</w:t>
      </w:r>
      <w:r w:rsidR="00D23761">
        <w:t xml:space="preserve">Tihomirom Zec </w:t>
      </w:r>
      <w:r>
        <w:t xml:space="preserve"> odvjetnik</w:t>
      </w:r>
      <w:r w:rsidR="00D23761">
        <w:t>om</w:t>
      </w:r>
      <w:r>
        <w:t xml:space="preserve"> iz Osijeka na mobitel  broj 09</w:t>
      </w:r>
      <w:r w:rsidR="00D23761">
        <w:t>93795335.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E023AF" w:rsidR="00D11E33" w:rsidRPr="00E023AF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r w:rsidR="00D23761">
        <w:rPr>
          <w:bCs/>
        </w:rPr>
        <w:t xml:space="preserve">356/12-8 od 31. siječnja </w:t>
      </w:r>
      <w:r w:rsidR="00084FF3">
        <w:rPr>
          <w:bCs/>
        </w:rPr>
        <w:t xml:space="preserve">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D23761">
        <w:t xml:space="preserve"> PRERADA DRVETA d.d. u stečaju, Darda, Bana Josipa Jelačića 93/b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</w:t>
      </w:r>
      <w:r w:rsidR="00D23761">
        <w:rPr>
          <w:bCs/>
        </w:rPr>
        <w:t>kretninama, sve sukladno članku</w:t>
      </w:r>
      <w:r w:rsidR="00C8717B">
        <w:rPr>
          <w:bCs/>
        </w:rPr>
        <w:t xml:space="preserve">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3F5A79" w:rsidP="003F5A79" w:rsidR="003F5A79">
      <w:pPr>
        <w:pStyle w:val="Tijeloteksta"/>
        <w:rPr>
          <w:bCs/>
        </w:rPr>
      </w:pPr>
    </w:p>
    <w:p w:rsidRDefault="003F5A79" w:rsidP="003F5A79" w:rsidR="003F5A79">
      <w:pPr>
        <w:pStyle w:val="Tijeloteksta"/>
        <w:rPr>
          <w:bCs/>
        </w:rPr>
      </w:pPr>
      <w:r>
        <w:rPr>
          <w:bCs/>
        </w:rPr>
        <w:tab/>
        <w:t>Nakon</w:t>
      </w:r>
      <w:r w:rsidR="00E023AF">
        <w:rPr>
          <w:bCs/>
        </w:rPr>
        <w:t xml:space="preserve"> održane </w:t>
      </w:r>
      <w:r w:rsidR="002E1493">
        <w:rPr>
          <w:bCs/>
        </w:rPr>
        <w:t>četvrte j</w:t>
      </w:r>
      <w:r w:rsidR="00E023AF">
        <w:rPr>
          <w:bCs/>
        </w:rPr>
        <w:t>av</w:t>
      </w:r>
      <w:r>
        <w:rPr>
          <w:bCs/>
        </w:rPr>
        <w:t>ne dražbe, na kojoj nije bilo zainteresiranih ponuditelja, početne cije</w:t>
      </w:r>
      <w:r w:rsidR="0096347C">
        <w:rPr>
          <w:bCs/>
        </w:rPr>
        <w:t xml:space="preserve">ne </w:t>
      </w:r>
      <w:r w:rsidR="002E1493">
        <w:rPr>
          <w:bCs/>
        </w:rPr>
        <w:t>nekretnina za petu</w:t>
      </w:r>
      <w:r w:rsidR="00E023AF">
        <w:rPr>
          <w:bCs/>
        </w:rPr>
        <w:t xml:space="preserve"> javnu dražbu umanjene su za 25</w:t>
      </w:r>
      <w:r>
        <w:rPr>
          <w:bCs/>
        </w:rPr>
        <w:t xml:space="preserve"> % u odnosu na početne cijene sa prethodne  javne dražbe. </w:t>
      </w:r>
    </w:p>
    <w:p w:rsidRDefault="003F5A79" w:rsidP="00C8717B" w:rsidR="003F5A79">
      <w:pPr>
        <w:pStyle w:val="Tijeloteksta"/>
        <w:rPr>
          <w:bCs/>
        </w:rPr>
      </w:pPr>
    </w:p>
    <w:p w:rsidRDefault="00C8717B" w:rsidP="00C8717B" w:rsidR="007041DE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754CF7" w:rsidP="00C8717B" w:rsidR="00754CF7" w:rsidRPr="008332D7">
      <w:pPr>
        <w:pStyle w:val="Tijeloteksta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96347C">
        <w:t>1</w:t>
      </w:r>
      <w:r w:rsidR="002E1493">
        <w:t xml:space="preserve">1. siječanj 2017. </w:t>
      </w: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nije dopuštena žalba. (članak</w:t>
      </w:r>
      <w:r>
        <w:t xml:space="preserve"> 11. st</w:t>
      </w:r>
      <w:r w:rsidR="00C35882">
        <w:t>av 9. Stečajnog zakona</w:t>
      </w:r>
      <w:r>
        <w:t xml:space="preserve">)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C630F4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C630F4" w:rsidP="00C630F4" w:rsidR="00C630F4">
      <w:pPr>
        <w:pStyle w:val="Tijeloteksta"/>
      </w:pPr>
      <w:r>
        <w:t>2.  razlučni vjerovnik Ljubljanska banka Osnovna banka Zagreb, Poslovna jedinica Osijek, Zagreb, Savska cesta 41</w:t>
      </w:r>
    </w:p>
    <w:p w:rsidRDefault="00C630F4" w:rsidP="00C630F4" w:rsidR="00C630F4">
      <w:pPr>
        <w:pStyle w:val="Tijeloteksta"/>
      </w:pPr>
      <w:r>
        <w:t>3. razlučni vjerovnik Republika Hrvatska po ŽDO Osijek (kao pravni sljednik Fonda za razvoj i zapošljavanje Zagreb)</w:t>
      </w:r>
    </w:p>
    <w:p w:rsidRDefault="00C630F4" w:rsidP="00C630F4" w:rsidR="00C630F4">
      <w:pPr>
        <w:pStyle w:val="Tijeloteksta"/>
      </w:pPr>
      <w:r>
        <w:t>4. razlučni vjerovnik  Credo banka d.d. Split, Zrinsko Frankopanska 58</w:t>
      </w:r>
    </w:p>
    <w:p w:rsidRDefault="00C630F4" w:rsidP="00C630F4" w:rsidR="00C630F4">
      <w:pPr>
        <w:pStyle w:val="Tijeloteksta"/>
        <w:jc w:val="left"/>
      </w:pPr>
      <w:r>
        <w:t>5. Hrvatska banka za obnovu i razvitak Zagreb , Strossmayerov trg 9</w:t>
      </w:r>
    </w:p>
    <w:p w:rsidRDefault="007041DE" w:rsidP="00084FF3" w:rsidR="00084FF3">
      <w:pPr>
        <w:pStyle w:val="Tijeloteksta"/>
        <w:jc w:val="left"/>
      </w:pPr>
      <w:r>
        <w:t>6</w:t>
      </w:r>
      <w:r w:rsidR="00C35882">
        <w:t>. e-ogl</w:t>
      </w:r>
      <w:r w:rsidR="00084FF3">
        <w:t>asna ploča suda</w:t>
      </w:r>
    </w:p>
    <w:p w:rsidRDefault="007041DE" w:rsidP="00084FF3" w:rsidR="00084FF3">
      <w:pPr>
        <w:pStyle w:val="Tijeloteksta"/>
        <w:jc w:val="left"/>
      </w:pPr>
      <w:r>
        <w:t>7</w:t>
      </w:r>
      <w:r w:rsidR="002C1D35">
        <w:t>. p</w:t>
      </w:r>
      <w:r w:rsidR="00084FF3">
        <w:t>redsjedništvo suda</w:t>
      </w:r>
    </w:p>
    <w:p w:rsidRDefault="007041DE" w:rsidP="00E05037" w:rsidR="003B4B51" w:rsidRPr="003B4B51">
      <w:pPr>
        <w:pStyle w:val="Tijeloteksta"/>
        <w:jc w:val="left"/>
      </w:pPr>
      <w:r>
        <w:t>8</w:t>
      </w:r>
      <w:r w:rsidR="00E023AF">
        <w:t xml:space="preserve">. roč. </w:t>
      </w:r>
      <w:r w:rsidR="005C78F1">
        <w:t>31/1/17</w:t>
      </w:r>
    </w:p>
    <w:sectPr w:rsidSect="003936AE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0193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</w:num>
  <w:num w:numId="6">
    <w:abstractNumId w:val="27"/>
  </w:num>
  <w:num w:numId="7">
    <w:abstractNumId w:val="29"/>
  </w:num>
  <w:num w:numId="8">
    <w:abstractNumId w:val="7"/>
  </w:num>
  <w:num w:numId="9">
    <w:abstractNumId w:val="2"/>
  </w:num>
  <w:num w:numId="10">
    <w:abstractNumId w:val="30"/>
  </w:num>
  <w:num w:numId="11">
    <w:abstractNumId w:val="28"/>
  </w:num>
  <w:num w:numId="12">
    <w:abstractNumId w:val="11"/>
  </w:num>
  <w:num w:numId="13">
    <w:abstractNumId w:val="14"/>
  </w:num>
  <w:num w:numId="14">
    <w:abstractNumId w:val="25"/>
  </w:num>
  <w:num w:numId="15">
    <w:abstractNumId w:val="26"/>
  </w:num>
  <w:num w:numId="16">
    <w:abstractNumId w:val="1"/>
  </w:num>
  <w:num w:numId="17">
    <w:abstractNumId w:val="6"/>
  </w:num>
  <w:num w:numId="18">
    <w:abstractNumId w:val="20"/>
  </w:num>
  <w:num w:numId="19">
    <w:abstractNumId w:val="9"/>
  </w:num>
  <w:num w:numId="20">
    <w:abstractNumId w:val="5"/>
  </w:num>
  <w:num w:numId="21">
    <w:abstractNumId w:val="21"/>
  </w:num>
  <w:num w:numId="22">
    <w:abstractNumId w:val="17"/>
  </w:num>
  <w:num w:numId="23">
    <w:abstractNumId w:val="18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0"/>
  </w:num>
  <w:num w:numId="30">
    <w:abstractNumId w:val="16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E1493"/>
    <w:rsid w:val="002F0D8F"/>
    <w:rsid w:val="002F4AAF"/>
    <w:rsid w:val="002F66FE"/>
    <w:rsid w:val="00301354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C78F1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1CB0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47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54642"/>
    <w:rsid w:val="00C630F4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E4702"/>
    <w:rsid w:val="00CF63EE"/>
    <w:rsid w:val="00D11E33"/>
    <w:rsid w:val="00D212DB"/>
    <w:rsid w:val="00D23251"/>
    <w:rsid w:val="00D23761"/>
    <w:rsid w:val="00D24D2F"/>
    <w:rsid w:val="00D37339"/>
    <w:rsid w:val="00D42D6D"/>
    <w:rsid w:val="00D90193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023AF"/>
    <w:rsid w:val="00E0503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01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01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01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01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6BABD-AB44-4DD4-BEBD-47B167E82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1123</properties:Words>
  <properties:Characters>6005</properties:Characters>
  <properties:Lines>154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7250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2017-01-11T08:35:00Z</dcterms:created>
  <dc:creator>Korisnik</dc:creator>
  <cp:lastModifiedBy>Maja Kocijan</cp:lastModifiedBy>
  <cp:lastPrinted>2017-01-11T08:34:00Z</cp:lastPrinted>
  <dcterms:modified xmlns:xsi="http://www.w3.org/2001/XMLSchema-instance" xsi:type="dcterms:W3CDTF">2017-01-11T08:46:00Z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