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96d2" w14:paraId="87096d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3128E">
        <w:rPr>
          <w:b/>
          <w:lang w:val="hr-HR"/>
        </w:rPr>
        <w:t>721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3128E">
        <w:rPr>
          <w:lang w:val="hr-HR"/>
        </w:rPr>
        <w:t>SCHONBRUNN d.o.o. Split, Vukovarska ulica 10, OIB: 50824044888, MBS: 060038673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3128E">
        <w:rPr>
          <w:lang w:val="hr-HR"/>
        </w:rPr>
        <w:t>SCHONBRUNN d.o.o. Split, Vukovarska ulica 10, OIB: 50824044888, MBS: 060038673</w:t>
      </w:r>
      <w:r>
        <w:rPr>
          <w:lang w:val="hr-HR"/>
        </w:rPr>
        <w:t xml:space="preserve">. Skraćeni stečajni postupak je otvoren dana 30. prosinca 2015. godine u </w:t>
      </w:r>
      <w:r w:rsidR="00475BC5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81D4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3128E">
        <w:rPr>
          <w:lang w:val="hr-HR"/>
        </w:rPr>
        <w:t>SCHONBRUNN d.o.o. Split, Vukovarska ulica 10, OIB: 50824044888, MBS: 060038673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3128E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3128E">
        <w:rPr>
          <w:lang w:val="hr-HR"/>
        </w:rPr>
        <w:t>SCHONBRUNN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3128E">
        <w:rPr>
          <w:lang w:val="hr-HR"/>
        </w:rPr>
        <w:t>4433</w:t>
      </w:r>
      <w:r>
        <w:rPr>
          <w:lang w:val="hr-HR"/>
        </w:rPr>
        <w:t xml:space="preserve"> dan, u ukupnom iznosu od </w:t>
      </w:r>
      <w:r w:rsidR="00C3128E">
        <w:rPr>
          <w:lang w:val="hr-HR"/>
        </w:rPr>
        <w:t>37.628,18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C3128E">
      <w:pPr>
        <w:ind w:firstLine="708" w:left="7080"/>
      </w:pPr>
      <w:r w:rsidRPr="00C3128E">
        <w:t>Paško Bačić</w:t>
      </w:r>
    </w:p>
    <w:p w:rsidRDefault="00110325" w:rsidP="00641FD6" w:rsidR="00110325" w:rsidRPr="00C3128E"/>
    <w:p w:rsidRDefault="007A51CD" w:rsidP="00D4027A" w:rsidR="007A51C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168DD" w:rsidRPr="009168D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3128E">
      <w:t>721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5BC5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168DD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3128E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1D49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68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68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68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68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68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68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SCHONBRUNN d.o.o. za trgovinu na veliko i malo i vanjsku trgovinu</izvorni_sadrzaj>
    <derivirana_varijabla naziv="DomainObject.Predmet.ProtustrankaFormated_1">  SCHONBRUNN d.o.o. za trgovinu na veliko i malo i vanjsku trgovinu</derivirana_varijabla>
  </DomainObject.Predmet.ProtustrankaFormated>
  <DomainObject.Predmet.ProtustrankaFormatedOIB>
    <izvorni_sadrzaj>  SCHONBRUNN d.o.o. za trgovinu na veliko i malo i vanjsku trgovinu, OIB 50824044888</izvorni_sadrzaj>
    <derivirana_varijabla naziv="DomainObject.Predmet.ProtustrankaFormatedOIB_1">  SCHONBRUNN d.o.o. za trgovinu na veliko i malo i vanjsku trgovinu, OIB 50824044888</derivirana_varijabla>
  </DomainObject.Predmet.ProtustrankaFormatedOIB>
  <DomainObject.Predmet.ProtustrankaFormatedWithAdress>
    <izvorni_sadrzaj> SCHONBRUNN d.o.o. za trgovinu na veliko i malo i vanjsku trgovinu, Vukovarska Ulica 10, 21000 Split</izvorni_sadrzaj>
    <derivirana_varijabla naziv="DomainObject.Predmet.ProtustrankaFormatedWithAdress_1"> SCHONBRUNN d.o.o. za trgovinu na veliko i malo i vanjsku trgovinu, Vukovarska Ulica 10, 21000 Split</derivirana_varijabla>
  </DomainObject.Predmet.ProtustrankaFormatedWithAdress>
  <DomainObject.Predmet.ProtustrankaFormatedWithAdressOIB>
    <izvorni_sadrzaj> SCHONBRUNN d.o.o. za trgovinu na veliko i malo i vanjsku trgovinu, OIB 50824044888, Vukovarska Ulica 10, 21000 Split</izvorni_sadrzaj>
    <derivirana_varijabla naziv="DomainObject.Predmet.ProtustrankaFormatedWithAdressOIB_1"> SCHONBRUNN d.o.o. za trgovinu na veliko i malo i vanjsku trgovinu, OIB 50824044888, Vukovarska Ulica 10, 21000 Split</derivirana_varijabla>
  </DomainObject.Predmet.ProtustrankaFormatedWithAdressOIB>
  <DomainObject.Predmet.ProtustrankaWithAdress>
    <izvorni_sadrzaj>SCHONBRUNN d.o.o. za trgovinu na veliko i malo i vanjsku trgovinu Vukovarska Ulica 10, 21000 Split</izvorni_sadrzaj>
    <derivirana_varijabla naziv="DomainObject.Predmet.ProtustrankaWithAdress_1">SCHONBRUNN d.o.o. za trgovinu na veliko i malo i vanjsku trgovinu Vukovarska Ulica 10, 21000 Split</derivirana_varijabla>
  </DomainObject.Predmet.ProtustrankaWithAdress>
  <DomainObject.Predmet.ProtustrankaWithAdressOIB>
    <izvorni_sadrzaj>SCHONBRUNN d.o.o. za trgovinu na veliko i malo i vanjsku trgovinu, OIB 50824044888, Vukovarska Ulica 10, 21000 Split</izvorni_sadrzaj>
    <derivirana_varijabla naziv="DomainObject.Predmet.ProtustrankaWithAdressOIB_1">SCHONBRUNN d.o.o. za trgovinu na veliko i malo i vanjsku trgovinu, OIB 50824044888, Vukovarska Ulica 10, 21000 Split</derivirana_varijabla>
  </DomainObject.Predmet.ProtustrankaWithAdressOIB>
  <DomainObject.Predmet.ProtustrankaNazivFormated>
    <izvorni_sadrzaj>SCHONBRUNN d.o.o. za trgovinu na veliko i malo i vanjsku trgovinu</izvorni_sadrzaj>
    <derivirana_varijabla naziv="DomainObject.Predmet.ProtustrankaNazivFormated_1">SCHONBRUNN d.o.o. za trgovinu na veliko i malo i vanjsku trgovinu</derivirana_varijabla>
  </DomainObject.Predmet.ProtustrankaNazivFormated>
  <DomainObject.Predmet.ProtustrankaNazivFormatedOIB>
    <izvorni_sadrzaj>SCHONBRUNN d.o.o. za trgovinu na veliko i malo i vanjsku trgovinu, OIB 50824044888</izvorni_sadrzaj>
    <derivirana_varijabla naziv="DomainObject.Predmet.ProtustrankaNazivFormatedOIB_1">SCHONBRUNN d.o.o. za trgovinu na veliko i malo i vanjsku trgovinu, OIB 50824044888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37628.18</izvorni_sadrzaj>
    <derivirana_varijabla naziv="DomainObject.Predmet.TrenutnaVrijednost_1">37628.18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SCHONBRUNN d.o.o. za trgovinu na veliko i malo i vanjsku trgovinu</item>
    </izvorni_sadrzaj>
    <derivirana_varijabla naziv="DomainObject.Predmet.ProtuStrankaListFormated_1">
      <item>SCHONBRUNN d.o.o. za trgovinu na veliko i malo i vanjsku trgovinu</item>
    </derivirana_varijabla>
  </DomainObject.Predmet.ProtuStrankaListFormated>
  <DomainObject.Predmet.ProtuStrankaListFormatedOIB>
    <izvorni_sadrzaj>
      <item>SCHONBRUNN d.o.o. za trgovinu na veliko i malo i vanjsku trgovinu, OIB 50824044888</item>
    </izvorni_sadrzaj>
    <derivirana_varijabla naziv="DomainObject.Predmet.ProtuStrankaListFormatedOIB_1">
      <item>SCHONBRUNN d.o.o. za trgovinu na veliko i malo i vanjsku trgovinu, OIB 50824044888</item>
    </derivirana_varijabla>
  </DomainObject.Predmet.ProtuStrankaListFormatedOIB>
  <DomainObject.Predmet.ProtuStrankaListFormatedWithAdress>
    <izvorni_sadrzaj>
      <item>SCHONBRUNN d.o.o. za trgovinu na veliko i malo i vanjsku trgovinu, Vukovarska Ulica 10, 21000 Split</item>
    </izvorni_sadrzaj>
    <derivirana_varijabla naziv="DomainObject.Predmet.ProtuStrankaListFormatedWithAdress_1">
      <item>SCHONBRUNN d.o.o. za trgovinu na veliko i malo i vanjsku trgovinu, Vukovarska Ulica 10, 21000 Split</item>
    </derivirana_varijabla>
  </DomainObject.Predmet.ProtuStrankaListFormatedWithAdress>
  <DomainObject.Predmet.ProtuStrankaListFormatedWithAdressOIB>
    <izvorni_sadrzaj>
      <item>SCHONBRUNN d.o.o. za trgovinu na veliko i malo i vanjsku trgovinu, OIB 50824044888, Vukovarska Ulica 10, 21000 Split</item>
    </izvorni_sadrzaj>
    <derivirana_varijabla naziv="DomainObject.Predmet.ProtuStrankaListFormatedWithAdressOIB_1">
      <item>SCHONBRUNN d.o.o. za trgovinu na veliko i malo i vanjsku trgovinu, OIB 50824044888, Vukovarska Ulica 10, 21000 Split</item>
    </derivirana_varijabla>
  </DomainObject.Predmet.ProtuStrankaListFormatedWithAdressOIB>
  <DomainObject.Predmet.ProtuStrankaListNazivFormated>
    <izvorni_sadrzaj>
      <item>SCHONBRUNN d.o.o. za trgovinu na veliko i malo i vanjsku trgovinu</item>
    </izvorni_sadrzaj>
    <derivirana_varijabla naziv="DomainObject.Predmet.ProtuStrankaListNazivFormated_1">
      <item>SCHONBRUNN d.o.o. za trgovinu na veliko i malo i vanjsku trgovinu</item>
    </derivirana_varijabla>
  </DomainObject.Predmet.ProtuStrankaListNazivFormated>
  <DomainObject.Predmet.ProtuStrankaListNazivFormatedOIB>
    <izvorni_sadrzaj>
      <item>SCHONBRUNN d.o.o. za trgovinu na veliko i malo i vanjsku trgovinu, OIB 50824044888</item>
    </izvorni_sadrzaj>
    <derivirana_varijabla naziv="DomainObject.Predmet.ProtuStrankaListNazivFormatedOIB_1">
      <item>SCHONBRUNN d.o.o. za trgovinu na veliko i malo i vanjsku trgovinu, OIB 50824044888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SCHONBRUNN d.o.o. za trgovinu na veliko i malo i vanjsku trgovinu</izvorni_sadrzaj>
    <derivirana_varijabla naziv="DomainObject.Predmet.ProtustrankaIDrugi_1">SCHONBRUNN d.o.o. za trgovinu na veliko i malo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SCHONBRUNN d.o.o. za trgovinu na veliko i malo i vanjsku trgovinu, OIB 50824044888, Vukovarska Ulica 10, 21000 Split</izvorni_sadrzaj>
    <derivirana_varijabla naziv="DomainObject.Predmet.ProtustrankaIDrugiAdressOIB_1">SCHONBRUNN d.o.o. za trgovinu na veliko i malo i vanjsku trgovinu, OIB 50824044888, Vukovarska Ulica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SCHONBRUNN d.o.o. za trgovinu na veliko i malo i vanjsku trgovinu</item>
      <item>FINANCIJSKA AGENCIJA, RC SPLIT</item>
    </izvorni_sadrzaj>
    <derivirana_varijabla naziv="DomainObject.Predmet.SudioniciListNaziv_1">
      <item>SCHONBRUNN d.o.o. za trgovinu na veliko i malo i vanjsku trgovinu</item>
      <item>FINANCIJSKA AGENCIJA, RC SPLIT</item>
    </derivirana_varijabla>
  </DomainObject.Predmet.SudioniciListNaziv>
  <DomainObject.Predmet.SudioniciListAdressOIB>
    <izvorni_sadrzaj>
      <item>SCHONBRUNN d.o.o. za trgovinu na veliko i malo i vanjsku trgovinu, OIB 50824044888, Vukovarska Ulica 10,21000 Split</item>
      <item>FINANCIJSKA AGENCIJA, RC SPLIT, OIB 85821130368, Mažuranićevo šetalište 24 b,21000 Split</item>
    </izvorni_sadrzaj>
    <derivirana_varijabla naziv="DomainObject.Predmet.SudioniciListAdressOIB_1">
      <item>SCHONBRUNN d.o.o. za trgovinu na veliko i malo i vanjsku trgovinu, OIB 50824044888, Vukovarska Ulica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50824044888</item>
      <item>, OIB 85821130368</item>
    </izvorni_sadrzaj>
    <derivirana_varijabla naziv="DomainObject.Predmet.SudioniciListNazivOIB_1">
      <item>, OIB 50824044888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34A3C-749D-4635-89EA-E1F3FD906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4037</properties:Characters>
  <properties:Lines>108</properties:Lines>
  <properties:Paragraphs>35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