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5fce" w14:paraId="2595fce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24282">
        <w:rPr>
          <w:b/>
          <w:sz w:val="22"/>
          <w:szCs w:val="22"/>
        </w:rPr>
        <w:t>2</w:t>
      </w:r>
      <w:r w:rsidR="00D77622">
        <w:rPr>
          <w:b/>
          <w:sz w:val="22"/>
          <w:szCs w:val="22"/>
        </w:rPr>
        <w:t>798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D77622">
        <w:rPr>
          <w:b/>
          <w:sz w:val="22"/>
          <w:szCs w:val="22"/>
        </w:rPr>
        <w:t>BIJELI TURIZAM j.d.o.o., OIB: 35915378476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D77622">
        <w:rPr>
          <w:b/>
          <w:sz w:val="22"/>
          <w:szCs w:val="22"/>
        </w:rPr>
        <w:t>BIJELI TURIZAM j.d.o.o., OIB: 35915378476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731CFE">
        <w:rPr>
          <w:sz w:val="22"/>
          <w:szCs w:val="22"/>
        </w:rPr>
        <w:t xml:space="preserve">318.527,39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B41AB"/>
    <w:rsid w:val="000B7207"/>
    <w:rsid w:val="000E02C6"/>
    <w:rsid w:val="00154DA5"/>
    <w:rsid w:val="00166031"/>
    <w:rsid w:val="00167F2F"/>
    <w:rsid w:val="001924E7"/>
    <w:rsid w:val="001D333B"/>
    <w:rsid w:val="003F7AB1"/>
    <w:rsid w:val="00447F0F"/>
    <w:rsid w:val="004E2A1F"/>
    <w:rsid w:val="004F4DF5"/>
    <w:rsid w:val="00537AC5"/>
    <w:rsid w:val="005D3F65"/>
    <w:rsid w:val="006B537C"/>
    <w:rsid w:val="006D4923"/>
    <w:rsid w:val="006F0D91"/>
    <w:rsid w:val="00712C98"/>
    <w:rsid w:val="00731956"/>
    <w:rsid w:val="00731CFE"/>
    <w:rsid w:val="007615C9"/>
    <w:rsid w:val="0079356B"/>
    <w:rsid w:val="007C71CF"/>
    <w:rsid w:val="007D1F61"/>
    <w:rsid w:val="008B1FE5"/>
    <w:rsid w:val="008B566A"/>
    <w:rsid w:val="009C5A5C"/>
    <w:rsid w:val="00A1036C"/>
    <w:rsid w:val="00A92812"/>
    <w:rsid w:val="00AC519C"/>
    <w:rsid w:val="00B24282"/>
    <w:rsid w:val="00B47A72"/>
    <w:rsid w:val="00B77B32"/>
    <w:rsid w:val="00C50B45"/>
    <w:rsid w:val="00D77622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St-2798/2015-6</izvorni_sadrzaj>
    <derivirana_varijabla naziv="DomainObject.Oznaka_1">St-2798/2015-6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2798</izvorni_sadrzaj>
    <derivirana_varijabla naziv="DomainObject.Predmet.Broj_1">2798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St-2798/2015</izvorni_sadrzaj>
    <derivirana_varijabla naziv="DomainObject.Predmet.OznakaBroj_1">St-2798/2015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BIJELI TURIZAM jednostavno društvo s ograničenom odgovornošću za trgovinu i ugostiteljstvo</izvorni_sadrzaj>
    <derivirana_varijabla naziv="DomainObject.Predmet.ProtustrankaFormated_1">  BIJELI TURIZAM jednostavno društvo s ograničenom odgovornošću za trgovinu i ugostiteljstvo</derivirana_varijabla>
  </DomainObject.Predmet.ProtustrankaFormated>
  <DomainObject.Predmet.ProtustrankaFormatedOIB>
    <izvorni_sadrzaj>  BIJELI TURIZAM jednostavno društvo s ograničenom odgovornošću za trgovinu i ugostiteljstvo, OIB 35915378476</izvorni_sadrzaj>
    <derivirana_varijabla naziv="DomainObject.Predmet.ProtustrankaFormatedOIB_1">  BIJELI TURIZAM jednostavno društvo s ograničenom odgovornošću za trgovinu i ugostiteljstvo, OIB 35915378476</derivirana_varijabla>
  </DomainObject.Predmet.ProtustrankaFormatedOIB>
  <DomainObject.Predmet.ProtustrankaFormatedWithAdress>
    <izvorni_sadrzaj> BIJELI TURIZAM jednostavno društvo s ograničenom odgovornošću za trgovinu i ugostiteljstvo, Obala 3 br.6, 20270 Vela Luka</izvorni_sadrzaj>
    <derivirana_varijabla naziv="DomainObject.Predmet.ProtustrankaFormatedWithAdress_1"> BIJELI TURIZAM jednostavno društvo s ograničenom odgovornošću za trgovinu i ugostiteljstvo, Obala 3 br.6, 20270 Vela Luka</derivirana_varijabla>
  </DomainObject.Predmet.ProtustrankaFormatedWithAdress>
  <DomainObject.Predmet.ProtustrankaFormatedWithAdressOIB>
    <izvorni_sadrzaj> BIJELI TURIZAM jednostavno društvo s ograničenom odgovornošću za trgovinu i ugostiteljstvo, OIB 35915378476, Obala 3 br.6, 20270 Vela Luka</izvorni_sadrzaj>
    <derivirana_varijabla naziv="DomainObject.Predmet.ProtustrankaFormatedWithAdressOIB_1"> BIJELI TURIZAM jednostavno društvo s ograničenom odgovornošću za trgovinu i ugostiteljstvo, OIB 35915378476, Obala 3 br.6, 20270 Vela Luka</derivirana_varijabla>
  </DomainObject.Predmet.ProtustrankaFormatedWithAdressOIB>
  <DomainObject.Predmet.ProtustrankaWithAdress>
    <izvorni_sadrzaj>BIJELI TURIZAM jednostavno društvo s ograničenom odgovornošću za trgovinu i ugostiteljstvo Obala 3 br.6, 20270 Vela Luka</izvorni_sadrzaj>
    <derivirana_varijabla naziv="DomainObject.Predmet.ProtustrankaWithAdress_1">BIJELI TURIZAM jednostavno društvo s ograničenom odgovornošću za trgovinu i ugostiteljstvo Obala 3 br.6, 20270 Vela Luka</derivirana_varijabla>
  </DomainObject.Predmet.ProtustrankaWithAdress>
  <DomainObject.Predmet.ProtustrankaWithAdressOIB>
    <izvorni_sadrzaj>BIJELI TURIZAM jednostavno društvo s ograničenom odgovornošću za trgovinu i ugostiteljstvo, OIB 35915378476, Obala 3 br.6, 20270 Vela Luka</izvorni_sadrzaj>
    <derivirana_varijabla naziv="DomainObject.Predmet.ProtustrankaWithAdressOIB_1">BIJELI TURIZAM jednostavno društvo s ograničenom odgovornošću za trgovinu i ugostiteljstvo, OIB 35915378476, Obala 3 br.6, 20270 Vela Luka</derivirana_varijabla>
  </DomainObject.Predmet.ProtustrankaWithAdressOIB>
  <DomainObject.Predmet.ProtustrankaNazivFormated>
    <izvorni_sadrzaj>BIJELI TURIZAM jednostavno društvo s ograničenom odgovornošću za trgovinu i ugostiteljstvo</izvorni_sadrzaj>
    <derivirana_varijabla naziv="DomainObject.Predmet.ProtustrankaNazivFormated_1">BIJELI TURIZAM jednostavno društvo s ograničenom odgovornošću za trgovinu i ugostiteljstvo</derivirana_varijabla>
  </DomainObject.Predmet.ProtustrankaNazivFormated>
  <DomainObject.Predmet.ProtustrankaNazivFormatedOIB>
    <izvorni_sadrzaj>BIJELI TURIZAM jednostavno društvo s ograničenom odgovornošću za trgovinu i ugostiteljstvo, OIB 35915378476</izvorni_sadrzaj>
    <derivirana_varijabla naziv="DomainObject.Predmet.ProtustrankaNazivFormatedOIB_1">BIJELI TURIZAM jednostavno društvo s ograničenom odgovornošću za trgovinu i ugostiteljstvo, OIB 35915378476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318527.39</izvorni_sadrzaj>
    <derivirana_varijabla naziv="DomainObject.Predmet.TrenutnaVrijednost_1">318527.39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BIJELI TURIZAM jednostavno društvo s ograničenom odgovornošću za trgovinu i ugostiteljstvo</item>
    </izvorni_sadrzaj>
    <derivirana_varijabla naziv="DomainObject.Predmet.ProtuStrankaListFormated_1">
      <item>BIJELI TURIZAM jednostavno društvo s ograničenom odgovornošću za trgovinu i ugostiteljstvo</item>
    </derivirana_varijabla>
  </DomainObject.Predmet.ProtuStrankaListFormated>
  <DomainObject.Predmet.ProtuStrankaListFormatedOIB>
    <izvorni_sadrzaj>
      <item>BIJELI TURIZAM jednostavno društvo s ograničenom odgovornošću za trgovinu i ugostiteljstvo, OIB 35915378476</item>
    </izvorni_sadrzaj>
    <derivirana_varijabla naziv="DomainObject.Predmet.ProtuStrankaListFormatedOIB_1">
      <item>BIJELI TURIZAM jednostavno društvo s ograničenom odgovornošću za trgovinu i ugostiteljstvo, OIB 35915378476</item>
    </derivirana_varijabla>
  </DomainObject.Predmet.ProtuStrankaListFormatedOIB>
  <DomainObject.Predmet.ProtuStrankaListFormatedWithAdress>
    <izvorni_sadrzaj>
      <item>BIJELI TURIZAM jednostavno društvo s ograničenom odgovornošću za trgovinu i ugostiteljstvo, Obala 3 br.6, 20270 Vela Luka</item>
    </izvorni_sadrzaj>
    <derivirana_varijabla naziv="DomainObject.Predmet.ProtuStrankaListFormatedWithAdress_1">
      <item>BIJELI TURIZAM jednostavno društvo s ograničenom odgovornošću za trgovinu i ugostiteljstvo, Obala 3 br.6, 20270 Vela Luka</item>
    </derivirana_varijabla>
  </DomainObject.Predmet.ProtuStrankaListFormatedWithAdress>
  <DomainObject.Predmet.ProtuStrankaListFormatedWithAdressOIB>
    <izvorni_sadrzaj>
      <item>BIJELI TURIZAM jednostavno društvo s ograničenom odgovornošću za trgovinu i ugostiteljstvo, OIB 35915378476, Obala 3 br.6, 20270 Vela Luka</item>
    </izvorni_sadrzaj>
    <derivirana_varijabla naziv="DomainObject.Predmet.ProtuStrankaListFormatedWithAdressOIB_1">
      <item>BIJELI TURIZAM jednostavno društvo s ograničenom odgovornošću za trgovinu i ugostiteljstvo, OIB 35915378476, Obala 3 br.6, 20270 Vela Luka</item>
    </derivirana_varijabla>
  </DomainObject.Predmet.ProtuStrankaListFormatedWithAdressOIB>
  <DomainObject.Predmet.ProtuStrankaListNazivFormated>
    <izvorni_sadrzaj>
      <item>BIJELI TURIZAM jednostavno društvo s ograničenom odgovornošću za trgovinu i ugostiteljstvo</item>
    </izvorni_sadrzaj>
    <derivirana_varijabla naziv="DomainObject.Predmet.ProtuStrankaListNazivFormated_1">
      <item>BIJELI TURIZAM jednostavno društvo s ograničenom odgovornošću za trgovinu i ugostiteljstvo</item>
    </derivirana_varijabla>
  </DomainObject.Predmet.ProtuStrankaListNazivFormated>
  <DomainObject.Predmet.ProtuStrankaListNazivFormatedOIB>
    <izvorni_sadrzaj>
      <item>BIJELI TURIZAM jednostavno društvo s ograničenom odgovornošću za trgovinu i ugostiteljstvo, OIB 35915378476</item>
    </izvorni_sadrzaj>
    <derivirana_varijabla naziv="DomainObject.Predmet.ProtuStrankaListNazivFormatedOIB_1">
      <item>BIJELI TURIZAM jednostavno društvo s ograničenom odgovornošću za trgovinu i ugostiteljstvo, OIB 35915378476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St-2798/2015-6</izvorni_sadrzaj>
    <derivirana_varijabla naziv="DomainObject.PoslovniBrojDokumenta_1">St-2798/2015-6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BIJELI TURIZAM jednostavno društvo s ograničenom odgovornošću za trgovinu i ugostiteljstvo</izvorni_sadrzaj>
    <derivirana_varijabla naziv="DomainObject.Predmet.ProtustrankaIDrugi_1">BIJELI TURIZAM jednostavno društvo s ograničenom odgovornošću za trgovinu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BIJELI TURIZAM jednostavno društvo s ograničenom odgovornošću za trgovinu i ugostiteljstvo, OIB 35915378476, Obala 3 br.6, 20270 Vela Luka</izvorni_sadrzaj>
    <derivirana_varijabla naziv="DomainObject.Predmet.ProtustrankaIDrugiAdressOIB_1">BIJELI TURIZAM jednostavno društvo s ograničenom odgovornošću za trgovinu i ugostiteljstvo, OIB 35915378476, Obala 3 br.6,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BIJELI TURIZAM jednostavno društvo s ograničenom odgovornošću za trgovinu i ugostiteljstvo</item>
    </izvorni_sadrzaj>
    <derivirana_varijabla naziv="DomainObject.Predmet.SudioniciListNaziv_1">
      <item>FINA, RC Split, Podružnica Dubrovnik</item>
      <item>BIJELI TURIZAM jednostavno društvo s ograničenom odgovornošću za trgovinu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BIJELI TURIZAM jednostavno društvo s ograničenom odgovornošću za trgovinu i ugostiteljstvo, OIB 35915378476, Obala 3 br.6,20270 Vela Luka</item>
    </izvorni_sadrzaj>
    <derivirana_varijabla naziv="DomainObject.Predmet.SudioniciListAdressOIB_1">
      <item>FINA, RC Split, Podružnica Dubrovnik, OIB 85821130368, Vukovarska 2,20000 Dubrovnik</item>
      <item>BIJELI TURIZAM jednostavno društvo s ograničenom odgovornošću za trgovinu i ugostiteljstvo, OIB 35915378476, Obala 3 br.6,20270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35915378476</item>
    </izvorni_sadrzaj>
    <derivirana_varijabla naziv="DomainObject.Predmet.SudioniciListNazivOIB_1">
      <item>, OIB 85821130368</item>
      <item>, OIB 35915378476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1576</properties:Characters>
  <properties:Lines>49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2016-01-21T07:15:00Z</dcterms:created>
  <dc:creator>Mirjana Mihović</dc:creator>
  <cp:lastModifiedBy>Mara Marčinko</cp:lastModifiedBy>
  <cp:lastPrinted>2016-01-21T08:17:00Z</cp:lastPrinted>
  <dcterms:modified xmlns:xsi="http://www.w3.org/2001/XMLSchema-instance" xsi:type="dcterms:W3CDTF">2016-01-21T08:18:00Z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St-2798/2015-6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