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4182" w14:paraId="6634182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EF770D" w:rsidP="00520DFA" w:rsidR="00EF770D" w:rsidRPr="00426317">
      <w:pPr>
        <w:rPr>
          <w:bCs/>
        </w:rPr>
      </w:pP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0E3D7E" w:rsidR="00582538" w:rsidRPr="000E3D7E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0E3D7E" w:rsidRPr="000E3D7E">
        <w:rPr>
          <w:b/>
        </w:rPr>
        <w:t>KARATE KLUB "HUS" OSIJEK</w:t>
      </w:r>
      <w:r w:rsidR="004D755B" w:rsidRPr="00FC2C90">
        <w:rPr>
          <w:b/>
        </w:rPr>
        <w:t xml:space="preserve">, </w:t>
      </w:r>
      <w:proofErr w:type="spellStart"/>
      <w:r w:rsidR="000E3D7E">
        <w:rPr>
          <w:b/>
        </w:rPr>
        <w:t>Gornjodravska</w:t>
      </w:r>
      <w:proofErr w:type="spellEnd"/>
      <w:r w:rsidR="000E3D7E">
        <w:rPr>
          <w:b/>
        </w:rPr>
        <w:t xml:space="preserve"> o</w:t>
      </w:r>
      <w:r w:rsidR="000E3D7E" w:rsidRPr="000E3D7E">
        <w:rPr>
          <w:b/>
        </w:rPr>
        <w:t>bala</w:t>
      </w:r>
      <w:r w:rsidR="000E3D7E">
        <w:rPr>
          <w:b/>
        </w:rPr>
        <w:t xml:space="preserve"> 88, </w:t>
      </w:r>
      <w:r w:rsidR="000E3D7E" w:rsidRPr="000E3D7E">
        <w:rPr>
          <w:b/>
        </w:rPr>
        <w:t>Osijek</w:t>
      </w:r>
      <w:r w:rsidR="00FF2C79" w:rsidRPr="00FC2C90">
        <w:rPr>
          <w:b/>
        </w:rPr>
        <w:t xml:space="preserve">, </w:t>
      </w:r>
      <w:r w:rsidR="000E3D7E" w:rsidRPr="000E3D7E">
        <w:rPr>
          <w:b/>
        </w:rPr>
        <w:t>Registarski broj : 14000277</w:t>
      </w:r>
      <w:r w:rsidR="004D755B" w:rsidRPr="00FC2C90">
        <w:rPr>
          <w:b/>
        </w:rPr>
        <w:t xml:space="preserve">, </w:t>
      </w:r>
      <w:r w:rsidR="000E3D7E" w:rsidRPr="000E3D7E">
        <w:rPr>
          <w:b/>
        </w:rPr>
        <w:t>OIB : 32448349606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0E3D7E">
        <w:t>14</w:t>
      </w:r>
      <w:r w:rsidR="004D755B" w:rsidRPr="00426317">
        <w:t xml:space="preserve">. studenog </w:t>
      </w:r>
      <w:r w:rsidR="00204EAF" w:rsidRPr="00426317">
        <w:t xml:space="preserve">2016. </w:t>
      </w:r>
    </w:p>
    <w:p w:rsidRDefault="00E27D7B" w:rsidP="00582538" w:rsidR="00E27D7B" w:rsidRPr="00426317">
      <w:pPr>
        <w:jc w:val="both"/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8C4A50" w:rsidP="00582538" w:rsidR="008C4A50" w:rsidRPr="00426317">
      <w:pPr>
        <w:ind w:left="360"/>
        <w:jc w:val="both"/>
      </w:pPr>
      <w:r w:rsidRPr="00426317">
        <w:t xml:space="preserve">                                                </w:t>
      </w:r>
    </w:p>
    <w:p w:rsidRDefault="003D1957" w:rsidP="00582538" w:rsidR="003D1957" w:rsidRPr="00426317">
      <w:pPr>
        <w:ind w:left="360"/>
        <w:jc w:val="both"/>
      </w:pPr>
    </w:p>
    <w:p w:rsidRDefault="008C4A50" w:rsidP="00605915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 OTVARA SE stečajni postupak nad dužnikom</w:t>
      </w:r>
      <w:r w:rsidRPr="00426317">
        <w:t xml:space="preserve"> </w:t>
      </w:r>
      <w:r w:rsidR="00520D43">
        <w:rPr>
          <w:b/>
        </w:rPr>
        <w:t xml:space="preserve">KARATE KLUB "HUS" OSIJEK, </w:t>
      </w:r>
      <w:proofErr w:type="spellStart"/>
      <w:r w:rsidR="00520D43">
        <w:rPr>
          <w:b/>
        </w:rPr>
        <w:t>Gornjodravska</w:t>
      </w:r>
      <w:proofErr w:type="spellEnd"/>
      <w:r w:rsidR="00520D43">
        <w:rPr>
          <w:b/>
        </w:rPr>
        <w:t xml:space="preserve"> obala 88, Osijek, Registarski broj : 14000277, OIB : 32448349606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A013EC" w:rsidP="00A013EC" w:rsidR="00A013EC" w:rsidRPr="008B5830">
      <w:pPr>
        <w:pStyle w:val="Odlomakpopisa"/>
        <w:numPr>
          <w:ilvl w:val="0"/>
          <w:numId w:val="5"/>
        </w:numPr>
        <w:jc w:val="both"/>
      </w:pPr>
      <w:r w:rsidRPr="008B5830">
        <w:t xml:space="preserve">Za stečajnog upravitelja imenuje se </w:t>
      </w:r>
      <w:r w:rsidRPr="00C736AD">
        <w:t xml:space="preserve">Ivan </w:t>
      </w:r>
      <w:proofErr w:type="spellStart"/>
      <w:r w:rsidRPr="00C736AD">
        <w:t>Gjurašić</w:t>
      </w:r>
      <w:proofErr w:type="spellEnd"/>
      <w:r w:rsidRPr="00C736AD">
        <w:t>, Zagreb, Petrinjska 28, OIB: 66025260916</w:t>
      </w:r>
      <w:r w:rsidRPr="008B5830">
        <w:t>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520D43">
        <w:rPr>
          <w:b/>
        </w:rPr>
        <w:t xml:space="preserve">KARATE KLUB "HUS" OSIJEK, </w:t>
      </w:r>
      <w:proofErr w:type="spellStart"/>
      <w:r w:rsidR="00520D43">
        <w:rPr>
          <w:b/>
        </w:rPr>
        <w:t>Gornjodravska</w:t>
      </w:r>
      <w:proofErr w:type="spellEnd"/>
      <w:r w:rsidR="00520D43">
        <w:rPr>
          <w:b/>
        </w:rPr>
        <w:t xml:space="preserve"> obala 88, Osijek, Registarski broj : 14000277, OIB : 32448349606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23770D" w:rsidP="008C4A50" w:rsidR="0023770D" w:rsidRPr="00426317">
      <w:pPr>
        <w:pStyle w:val="Tijeloteksta"/>
        <w:jc w:val="center"/>
        <w:rPr>
          <w:bCs/>
        </w:rPr>
      </w:pPr>
    </w:p>
    <w:p w:rsidRDefault="00C16ED2" w:rsidP="00C16ED2" w:rsidR="00C16ED2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520D43">
        <w:t>8</w:t>
      </w:r>
      <w:r w:rsidRPr="00426317">
        <w:t xml:space="preserve">. lipnja 2016. zahtjev ovom sudu za provedbu skraćenog stečajnog postupka nad dužnikom </w:t>
      </w:r>
      <w:r w:rsidR="00520D43">
        <w:rPr>
          <w:b/>
        </w:rPr>
        <w:t xml:space="preserve">KARATE KLUB "HUS" OSIJEK, </w:t>
      </w:r>
      <w:proofErr w:type="spellStart"/>
      <w:r w:rsidR="00520D43">
        <w:rPr>
          <w:b/>
        </w:rPr>
        <w:t>Gornjodravska</w:t>
      </w:r>
      <w:proofErr w:type="spellEnd"/>
      <w:r w:rsidR="00520D43">
        <w:rPr>
          <w:b/>
        </w:rPr>
        <w:t xml:space="preserve"> obala 88, Osijek, Registarski broj : 14000277, OIB : 32448349606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 xml:space="preserve">Sukladno odredbi čl. 428. Stečajnog zakona  ("Narodne novine" br. 71/15. u daljnjem tekstu SZ-a) sud će provesti skraćeni stečajni postupak nad pravnom osobom ako su ispunjene slijedeće pretpostavke: 1. ako nema zaposlenih, 2. ako u očevidniku redoslijeda osnova za </w:t>
      </w:r>
      <w:r w:rsidRPr="00426317">
        <w:rPr>
          <w:bCs/>
        </w:rPr>
        <w:lastRenderedPageBreak/>
        <w:t>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1E12D6" w:rsidRPr="00426317">
        <w:t>1</w:t>
      </w:r>
      <w:r w:rsidR="00045AFB">
        <w:t>3</w:t>
      </w:r>
      <w:r w:rsidRPr="00426317">
        <w:t>. lipnja 2016. objavio oglas na mrežnoj stranici e-oglasna ploča sudova pod poslovnim brojem St-</w:t>
      </w:r>
      <w:r w:rsidR="00DF1A33" w:rsidRPr="00426317">
        <w:t>1</w:t>
      </w:r>
      <w:r w:rsidR="00A93F0F" w:rsidRPr="00426317">
        <w:t>8</w:t>
      </w:r>
      <w:r w:rsidR="00045AFB">
        <w:t>04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19039C">
        <w:t>14</w:t>
      </w:r>
      <w:r w:rsidR="00B16C8D" w:rsidRPr="00426317">
        <w:t>. studenog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K 15.12.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7FD" w:rsidP="00FD0D3C" w:rsidR="008417FD">
      <w:r>
        <w:separator/>
      </w:r>
    </w:p>
  </w:endnote>
  <w:endnote w:id="0" w:type="continuationSeparator">
    <w:p w:rsidRDefault="008417FD" w:rsidP="00FD0D3C" w:rsidR="00841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7FD" w:rsidP="00FD0D3C" w:rsidR="008417FD">
      <w:r>
        <w:separator/>
      </w:r>
    </w:p>
  </w:footnote>
  <w:footnote w:id="0" w:type="continuationSeparator">
    <w:p w:rsidRDefault="008417FD" w:rsidP="00FD0D3C" w:rsidR="008417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7F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6E4439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F33F9F">
      <w:t>1</w:t>
    </w:r>
    <w:r w:rsidR="00A93F0F">
      <w:t>8</w:t>
    </w:r>
    <w:r w:rsidR="00045AFB">
      <w:t>04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>
      <w:t>18</w:t>
    </w:r>
    <w:r w:rsidR="00045AFB">
      <w:t>04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923A0"/>
    <w:rsid w:val="006B0A71"/>
    <w:rsid w:val="006B7979"/>
    <w:rsid w:val="006D244D"/>
    <w:rsid w:val="006D26FC"/>
    <w:rsid w:val="006E4439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31EFF"/>
    <w:rsid w:val="008417FD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2E7C"/>
    <w:rsid w:val="009865D2"/>
    <w:rsid w:val="009B409D"/>
    <w:rsid w:val="009B556F"/>
    <w:rsid w:val="009C31E6"/>
    <w:rsid w:val="009D1C07"/>
    <w:rsid w:val="009D363B"/>
    <w:rsid w:val="009D42F4"/>
    <w:rsid w:val="00A013EC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4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4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"HUS" OSIJEK</izvorni_sadrzaj>
    <derivirana_varijabla naziv="DomainObject.Predmet.ProtustrankaFormated_1">  KARATE KLUB "HUS" OSIJEK</derivirana_varijabla>
  </DomainObject.Predmet.ProtustrankaFormated>
  <DomainObject.Predmet.ProtustrankaFormatedOIB>
    <izvorni_sadrzaj>  KARATE KLUB "HUS" OSIJEK, OIB 32448349606</izvorni_sadrzaj>
    <derivirana_varijabla naziv="DomainObject.Predmet.ProtustrankaFormatedOIB_1">  KARATE KLUB "HUS" OSIJEK, OIB 32448349606</derivirana_varijabla>
  </DomainObject.Predmet.ProtustrankaFormatedOIB>
  <DomainObject.Predmet.ProtustrankaFormatedWithAdress>
    <izvorni_sadrzaj> KARATE KLUB "HUS" OSIJEK, Gornjodravska Obala 88, 31000 Osijek</izvorni_sadrzaj>
    <derivirana_varijabla naziv="DomainObject.Predmet.ProtustrankaFormatedWithAdress_1"> KARATE KLUB "HUS" OSIJEK, Gornjodravska Obala 88, 31000 Osijek</derivirana_varijabla>
  </DomainObject.Predmet.ProtustrankaFormatedWithAdress>
  <DomainObject.Predmet.ProtustrankaFormatedWithAdressOIB>
    <izvorni_sadrzaj> KARATE KLUB "HUS" OSIJEK, OIB 32448349606, Gornjodravska Obala 88, 31000 Osijek</izvorni_sadrzaj>
    <derivirana_varijabla naziv="DomainObject.Predmet.ProtustrankaFormatedWithAdressOIB_1"> KARATE KLUB "HUS" OSIJEK, OIB 32448349606, Gornjodravska Obala 88, 31000 Osijek</derivirana_varijabla>
  </DomainObject.Predmet.ProtustrankaFormatedWithAdressOIB>
  <DomainObject.Predmet.ProtustrankaWithAdress>
    <izvorni_sadrzaj>KARATE KLUB "HUS" OSIJEK Gornjodravska Obala 88, 31000 Osijek</izvorni_sadrzaj>
    <derivirana_varijabla naziv="DomainObject.Predmet.ProtustrankaWithAdress_1">KARATE KLUB "HUS" OSIJEK Gornjodravska Obala 88, 31000 Osijek</derivirana_varijabla>
  </DomainObject.Predmet.ProtustrankaWithAdress>
  <DomainObject.Predmet.ProtustrankaWithAdressOIB>
    <izvorni_sadrzaj>KARATE KLUB "HUS" OSIJEK, OIB 32448349606, Gornjodravska Obala 88, 31000 Osijek</izvorni_sadrzaj>
    <derivirana_varijabla naziv="DomainObject.Predmet.ProtustrankaWithAdressOIB_1">KARATE KLUB "HUS" OSIJEK, OIB 32448349606, Gornjodravska Obala 88, 31000 Osijek</derivirana_varijabla>
  </DomainObject.Predmet.ProtustrankaWithAdressOIB>
  <DomainObject.Predmet.ProtustrankaNazivFormated>
    <izvorni_sadrzaj>KARATE KLUB "HUS" OSIJEK</izvorni_sadrzaj>
    <derivirana_varijabla naziv="DomainObject.Predmet.ProtustrankaNazivFormated_1">KARATE KLUB "HUS" OSIJEK</derivirana_varijabla>
  </DomainObject.Predmet.ProtustrankaNazivFormated>
  <DomainObject.Predmet.ProtustrankaNazivFormatedOIB>
    <izvorni_sadrzaj>KARATE KLUB "HUS" OSIJEK, OIB 32448349606</izvorni_sadrzaj>
    <derivirana_varijabla naziv="DomainObject.Predmet.ProtustrankaNazivFormatedOIB_1">KARATE KLUB "HUS" OSIJEK, OIB 32448349606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KARATE KLUB "HUS" OSIJEK</item>
    </izvorni_sadrzaj>
    <derivirana_varijabla naziv="DomainObject.Predmet.ProtuStrankaListFormated_1">
      <item>KARATE KLUB "HUS" OSIJEK</item>
    </derivirana_varijabla>
  </DomainObject.Predmet.ProtuStrankaListFormated>
  <DomainObject.Predmet.ProtuStrankaListFormatedOIB>
    <izvorni_sadrzaj>
      <item>KARATE KLUB "HUS" OSIJEK, OIB 32448349606</item>
    </izvorni_sadrzaj>
    <derivirana_varijabla naziv="DomainObject.Predmet.ProtuStrankaListFormatedOIB_1">
      <item>KARATE KLUB "HUS" OSIJEK, OIB 32448349606</item>
    </derivirana_varijabla>
  </DomainObject.Predmet.ProtuStrankaListFormatedOIB>
  <DomainObject.Predmet.ProtuStrankaListFormatedWithAdress>
    <izvorni_sadrzaj>
      <item>KARATE KLUB "HUS" OSIJEK, Gornjodravska Obala 88, 31000 Osijek</item>
    </izvorni_sadrzaj>
    <derivirana_varijabla naziv="DomainObject.Predmet.ProtuStrankaListFormatedWithAdress_1">
      <item>KARATE KLUB "HUS" OSIJEK, Gornjodravska Obala 88, 31000 Osijek</item>
    </derivirana_varijabla>
  </DomainObject.Predmet.ProtuStrankaListFormatedWithAdress>
  <DomainObject.Predmet.ProtuStrankaListFormatedWithAdressOIB>
    <izvorni_sadrzaj>
      <item>KARATE KLUB "HUS" OSIJEK, OIB 32448349606, Gornjodravska Obala 88, 31000 Osijek</item>
    </izvorni_sadrzaj>
    <derivirana_varijabla naziv="DomainObject.Predmet.ProtuStrankaListFormatedWithAdressOIB_1">
      <item>KARATE KLUB "HUS" OSIJEK, OIB 32448349606, Gornjodravska Obala 88, 31000 Osijek</item>
    </derivirana_varijabla>
  </DomainObject.Predmet.ProtuStrankaListFormatedWithAdressOIB>
  <DomainObject.Predmet.ProtuStrankaListNazivFormated>
    <izvorni_sadrzaj>
      <item>KARATE KLUB "HUS" OSIJEK</item>
    </izvorni_sadrzaj>
    <derivirana_varijabla naziv="DomainObject.Predmet.ProtuStrankaListNazivFormated_1">
      <item>KARATE KLUB "HUS" OSIJEK</item>
    </derivirana_varijabla>
  </DomainObject.Predmet.ProtuStrankaListNazivFormated>
  <DomainObject.Predmet.ProtuStrankaListNazivFormatedOIB>
    <izvorni_sadrzaj>
      <item>KARATE KLUB "HUS" OSIJEK, OIB 32448349606</item>
    </izvorni_sadrzaj>
    <derivirana_varijabla naziv="DomainObject.Predmet.ProtuStrankaListNazivFormatedOIB_1">
      <item>KARATE KLUB "HUS" OSIJEK, OIB 32448349606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KARATE KLUB "HUS" OSIJEK</izvorni_sadrzaj>
    <derivirana_varijabla naziv="DomainObject.Predmet.ProtustrankaIDrugi_1">KARATE KLUB "HUS"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KARATE KLUB "HUS" OSIJEK, OIB 32448349606, Gornjodravska Obala 88, 31000 Osijek</izvorni_sadrzaj>
    <derivirana_varijabla naziv="DomainObject.Predmet.ProtustrankaIDrugiAdressOIB_1">KARATE KLUB "HUS" OSIJEK, OIB 32448349606, Gornjodravska Obala 88,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KARATE KLUB "HUS" OSIJEK</item>
    </izvorni_sadrzaj>
    <derivirana_varijabla naziv="DomainObject.Predmet.SudioniciListNaziv_1">
      <item>FINA RC OSIJEK</item>
      <item>KARATE KLUB "HUS" OSIJEK</item>
    </derivirana_varijabla>
  </DomainObject.Predmet.SudioniciListNaziv>
  <DomainObject.Predmet.SudioniciListAdressOIB>
    <izvorni_sadrzaj>
      <item>FINA RC OSIJEK, OIB 85821130368</item>
      <item>KARATE KLUB "HUS" OSIJEK, OIB 32448349606, Gornjodravska Obala 88,31000 Osijek</item>
    </izvorni_sadrzaj>
    <derivirana_varijabla naziv="DomainObject.Predmet.SudioniciListAdressOIB_1">
      <item>FINA RC OSIJEK, OIB 85821130368</item>
      <item>KARATE KLUB "HUS" OSIJEK, OIB 32448349606, Gornjodravska Obala 88,31000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32448349606</item>
    </izvorni_sadrzaj>
    <derivirana_varijabla naziv="DomainObject.Predmet.SudioniciListNazivOIB_1">
      <item>, OIB 85821130368</item>
      <item>, OIB 32448349606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A157C-2635-47A0-820E-4F7A6F7BF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2634</properties:Characters>
  <properties:Lines>91</properties:Lines>
  <properties:Paragraphs>29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2016-11-14T07:36:00Z</dcterms:modified>
  <cp:revision>504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