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797b7" w14:paraId="bf797b7" w:rsidRDefault="00345FCD" w:rsidP="00345FCD" w:rsidR="00345FC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A43E1">
        <w:rPr>
          <w:rFonts w:cs="Times New Roman" w:eastAsia="Times New Roman" w:hAnsi="Times New Roman" w:ascii="Times New Roman"/>
          <w:sz w:val="24"/>
          <w:szCs w:val="24"/>
          <w:lang w:eastAsia="hr-HR"/>
        </w:rPr>
        <w:t>9 St-565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STALNA SLUŽBA U ŠIBENIKU 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Stjepana Radića 81/II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11602C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Stalna služba u Šibeniku, po stečajnom sucu Tereziji Goreta, u skraćenom stečajnom postupku nad dužnikom </w:t>
      </w:r>
      <w:r w:rsidR="009A43E1">
        <w:rPr>
          <w:rFonts w:cs="Times New Roman" w:eastAsia="Times New Roman" w:hAnsi="Times New Roman" w:ascii="Times New Roman"/>
          <w:sz w:val="24"/>
          <w:szCs w:val="24"/>
          <w:lang w:eastAsia="hr-HR"/>
        </w:rPr>
        <w:t>ADRIA SERVICE d.o.o. iz Betine, Dolac 83, MBS:060139687, OIB:07340108732</w:t>
      </w:r>
      <w:r w:rsidR="003C59E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B26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povodom zahtjeva Financijske agencije - Regionalni centar Split, Podružnica Šibenik, po službenoj dužnosti dana </w:t>
      </w:r>
      <w:r w:rsidR="008526A4">
        <w:rPr>
          <w:rFonts w:cs="Times New Roman" w:eastAsia="Times New Roman" w:hAnsi="Times New Roman" w:ascii="Times New Roman"/>
          <w:sz w:val="24"/>
          <w:szCs w:val="24"/>
          <w:lang w:eastAsia="hr-HR"/>
        </w:rPr>
        <w:t>28</w:t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11602C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 OTVARA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skraćeni stečajni postupak nad dužnikom </w:t>
      </w:r>
      <w:r w:rsidR="009A43E1">
        <w:rPr>
          <w:rFonts w:cs="Times New Roman" w:eastAsia="Times New Roman" w:hAnsi="Times New Roman" w:ascii="Times New Roman"/>
          <w:sz w:val="24"/>
          <w:szCs w:val="24"/>
          <w:lang w:eastAsia="hr-HR"/>
        </w:rPr>
        <w:t>ADRIA SERVICE d.o.o. iz Betine, Dolac 83, MBS:060139687, OIB:07340108732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8526A4">
        <w:rPr>
          <w:rFonts w:cs="Times New Roman" w:eastAsia="Times New Roman" w:hAnsi="Times New Roman" w:ascii="Times New Roman"/>
          <w:sz w:val="24"/>
          <w:szCs w:val="24"/>
          <w:lang w:eastAsia="hr-HR"/>
        </w:rPr>
        <w:t>28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>g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odine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41C65">
        <w:rPr>
          <w:rFonts w:cs="Times New Roman" w:eastAsia="Times New Roman" w:hAnsi="Times New Roman" w:ascii="Times New Roman"/>
          <w:sz w:val="24"/>
          <w:szCs w:val="24"/>
          <w:lang w:eastAsia="hr-HR"/>
        </w:rPr>
        <w:t>9,45</w:t>
      </w:r>
      <w:r w:rsidR="008F7DC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>sati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istaknuto na e-oglasnoj ploči Trgovačkog suda Zadru, Stalne službe u Šibeniku.</w:t>
      </w: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2. Za stečajnog upravitelja u ovom skraćenom stečajnom postupku imenuje se</w:t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4A2044">
        <w:rPr>
          <w:rFonts w:cs="Times New Roman" w:eastAsia="Times New Roman" w:hAnsi="Times New Roman" w:ascii="Times New Roman"/>
          <w:sz w:val="24"/>
          <w:szCs w:val="24"/>
          <w:lang w:eastAsia="hr-HR"/>
        </w:rPr>
        <w:t>Vencel Čuljak iz Osijeka, Plješevička 16e, OIB:60951188779.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ZAKLJUČUJE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 </w:t>
      </w:r>
      <w:r w:rsidR="009A43E1">
        <w:rPr>
          <w:rFonts w:cs="Times New Roman" w:eastAsia="Times New Roman" w:hAnsi="Times New Roman" w:ascii="Times New Roman"/>
          <w:sz w:val="24"/>
          <w:szCs w:val="24"/>
          <w:lang w:eastAsia="hr-HR"/>
        </w:rPr>
        <w:t>ADRIA SERVICE d.o.o. iz Betine, Dolac 83, MBS:060139687, OIB:07340108732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8526A4">
        <w:rPr>
          <w:rFonts w:cs="Times New Roman" w:eastAsia="Times New Roman" w:hAnsi="Times New Roman" w:ascii="Times New Roman"/>
          <w:sz w:val="24"/>
          <w:szCs w:val="24"/>
          <w:lang w:eastAsia="hr-HR"/>
        </w:rPr>
        <w:t>28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Ovo rješenje bit će objavljeno na e-oglasnoj ploči Trgovačkog suda u Zadru, Stalne službe u Šibeniku.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registar Trgovačkog suda u Zadru, Stalne službe u Šibeniku provest će brisanje dužnika iz sudskog registra.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11602C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11602C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8F2B91">
        <w:rPr>
          <w:rFonts w:cs="Times New Roman" w:eastAsia="Times New Roman" w:hAnsi="Times New Roman" w:ascii="Times New Roman"/>
          <w:sz w:val="24"/>
          <w:szCs w:val="24"/>
          <w:lang w:eastAsia="hr-HR"/>
        </w:rPr>
        <w:t>04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studenog 2015. godine zaprimljen je na ovom sudu zahtjev Financijske agencije - Regionalni centar Split, Podružnica Šibenik, za provedbu skraćenog stečajnog postupka nad dužnikom </w:t>
      </w:r>
      <w:r w:rsidR="009A43E1">
        <w:rPr>
          <w:rFonts w:cs="Times New Roman" w:eastAsia="Times New Roman" w:hAnsi="Times New Roman" w:ascii="Times New Roman"/>
          <w:sz w:val="24"/>
          <w:szCs w:val="24"/>
          <w:lang w:eastAsia="hr-HR"/>
        </w:rPr>
        <w:t>ADRIA SERVICE d.o.o. iz Betine, Dolac 83, MBS:060139687, OIB:07340108732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 suda pod poslovnim brojem 9 St-</w:t>
      </w:r>
      <w:r w:rsidR="009A43E1">
        <w:rPr>
          <w:rFonts w:cs="Times New Roman" w:eastAsia="Times New Roman" w:hAnsi="Times New Roman" w:ascii="Times New Roman"/>
          <w:sz w:val="24"/>
          <w:szCs w:val="24"/>
          <w:lang w:eastAsia="hr-HR"/>
        </w:rPr>
        <w:t>565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dana </w:t>
      </w:r>
      <w:r w:rsidR="008F2B91">
        <w:rPr>
          <w:rFonts w:cs="Times New Roman" w:eastAsia="Times New Roman" w:hAnsi="Times New Roman" w:ascii="Times New Roman"/>
          <w:sz w:val="24"/>
          <w:szCs w:val="24"/>
          <w:lang w:eastAsia="hr-HR"/>
        </w:rPr>
        <w:t>24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studenog 2015. godine, sud je pokrenuo skraćeni stečajni postupak nad dužnikom, te sukladno članku 430. Stečajnog zakona (Narodne novine 71/15 dalje: SZ) pozvao zakonskog zastupnika dužnika na podnošenje javnobilježničkog ovjerovljenog prokaznog popisa imovine dužnika u roku od 15 dana, kao i vjerovnike da u roku od 45 dana od objave oglasa na e-oglasnoj ploči suda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predlože otvaranje stečajnog postupka nad dužnikom, uplate predujam u iznosu od 5.000,00 kn za pokriće ovog skraćenog stečajnog postupka, te ih ujedno upozor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io na posljedice za ne postupanje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pozivu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8F2B91">
        <w:rPr>
          <w:rFonts w:cs="Times New Roman" w:eastAsia="Times New Roman" w:hAnsi="Times New Roman" w:ascii="Times New Roman"/>
          <w:sz w:val="24"/>
          <w:szCs w:val="24"/>
          <w:lang w:eastAsia="hr-HR"/>
        </w:rPr>
        <w:t>24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studenog  2015.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Šibeniku, </w:t>
      </w:r>
      <w:r w:rsidR="008526A4">
        <w:rPr>
          <w:rFonts w:cs="Times New Roman" w:eastAsia="Times New Roman" w:hAnsi="Times New Roman" w:ascii="Times New Roman"/>
          <w:sz w:val="24"/>
          <w:szCs w:val="24"/>
          <w:lang w:eastAsia="hr-HR"/>
        </w:rPr>
        <w:t>28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STEČAJNI  SUDAC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Terezija Goreta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DN-a: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1.Predlagatelju FINI, Podružnica Šibenik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Zakonskom zastupniku dužnika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3. Stečajnom upravitelju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e-oglasna ploča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sudski registar, po pravomoćnosti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5967" w:rsidP="00345FCD" w:rsidR="00C97E01" w:rsidRPr="00345F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345FCD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1680" w:rsidP="00345FCD" w:rsidR="00671680">
      <w:pPr>
        <w:spacing w:lineRule="auto" w:line="240" w:after="0"/>
      </w:pPr>
      <w:r>
        <w:separator/>
      </w:r>
    </w:p>
  </w:endnote>
  <w:endnote w:id="0" w:type="continuationSeparator">
    <w:p w:rsidRDefault="00671680" w:rsidP="00345FCD" w:rsidR="0067168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1680" w:rsidP="00345FCD" w:rsidR="00671680">
      <w:pPr>
        <w:spacing w:lineRule="auto" w:line="240" w:after="0"/>
      </w:pPr>
      <w:r>
        <w:separator/>
      </w:r>
    </w:p>
  </w:footnote>
  <w:footnote w:id="0" w:type="continuationSeparator">
    <w:p w:rsidRDefault="00671680" w:rsidP="00345FCD" w:rsidR="0067168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33F1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8E5967">
      <w:rPr>
        <w:noProof/>
      </w:rPr>
      <w:t>2</w:t>
    </w:r>
    <w:r>
      <w:fldChar w:fldCharType="end"/>
    </w:r>
    <w:r>
      <w:t xml:space="preserve">                            </w:t>
    </w:r>
    <w:r w:rsidR="0011602C">
      <w:t xml:space="preserve">                        9 St-</w:t>
    </w:r>
    <w:r w:rsidR="00292198">
      <w:t>56</w:t>
    </w:r>
    <w:r w:rsidR="009A43E1">
      <w:t>5</w:t>
    </w:r>
    <w:r>
      <w:t>/15</w:t>
    </w:r>
  </w:p>
  <w:p w:rsidRDefault="008E5967" w:rsidR="00EB4DE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0C0BB8"/>
    <w:rsid w:val="0011602C"/>
    <w:rsid w:val="00292198"/>
    <w:rsid w:val="00345FCD"/>
    <w:rsid w:val="003C59EA"/>
    <w:rsid w:val="003D3786"/>
    <w:rsid w:val="0042569D"/>
    <w:rsid w:val="004A2044"/>
    <w:rsid w:val="004E21AA"/>
    <w:rsid w:val="00643F68"/>
    <w:rsid w:val="00671680"/>
    <w:rsid w:val="007A5EA8"/>
    <w:rsid w:val="007F555B"/>
    <w:rsid w:val="00841C65"/>
    <w:rsid w:val="008433F1"/>
    <w:rsid w:val="00844437"/>
    <w:rsid w:val="008526A4"/>
    <w:rsid w:val="008B261B"/>
    <w:rsid w:val="008E5967"/>
    <w:rsid w:val="008F2B91"/>
    <w:rsid w:val="008F7DCA"/>
    <w:rsid w:val="00962C2C"/>
    <w:rsid w:val="009A43E1"/>
    <w:rsid w:val="00A0695C"/>
    <w:rsid w:val="00A3376C"/>
    <w:rsid w:val="00C74059"/>
    <w:rsid w:val="00C8760A"/>
    <w:rsid w:val="00CD0AA6"/>
    <w:rsid w:val="00CE60CC"/>
    <w:rsid w:val="00DB7E5A"/>
    <w:rsid w:val="00E861DD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8E59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596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E596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E596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E596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8E59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596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E596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E596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E596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565</izvorni_sadrzaj>
    <derivirana_varijabla naziv="DomainObject.Predmet.Broj_1">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St-565/2015</izvorni_sadrzaj>
    <derivirana_varijabla naziv="DomainObject.Predmet.OznakaBroj_1">St-565/2015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SERVICE društvo s ograničenom odgovornošću za trgovinu, turizam, ugostiteljstvo i usluge</izvorni_sadrzaj>
    <derivirana_varijabla naziv="DomainObject.Predmet.ProtustrankaFormated_1">  ADRIA SERVICE društvo s ograničenom odgovornošću za trgovinu, turizam, ugostiteljstvo i usluge</derivirana_varijabla>
  </DomainObject.Predmet.ProtustrankaFormated>
  <DomainObject.Predmet.ProtustrankaFormatedOIB>
    <izvorni_sadrzaj>  ADRIA SERVICE društvo s ograničenom odgovornošću za trgovinu, turizam, ugostiteljstvo i usluge, OIB 07340108732</izvorni_sadrzaj>
    <derivirana_varijabla naziv="DomainObject.Predmet.ProtustrankaFormatedOIB_1">  ADRIA SERVICE društvo s ograničenom odgovornošću za trgovinu, turizam, ugostiteljstvo i usluge, OIB 07340108732</derivirana_varijabla>
  </DomainObject.Predmet.ProtustrankaFormatedOIB>
  <DomainObject.Predmet.ProtustrankaFormatedWithAdress>
    <izvorni_sadrzaj> ADRIA SERVICE društvo s ograničenom odgovornošću za trgovinu, turizam, ugostiteljstvo i usluge, Dolac 83, 22243 Betina</izvorni_sadrzaj>
    <derivirana_varijabla naziv="DomainObject.Predmet.ProtustrankaFormatedWithAdress_1"> ADRIA SERVICE društvo s ograničenom odgovornošću za trgovinu, turizam, ugostiteljstvo i usluge, Dolac 83, 22243 Betina</derivirana_varijabla>
  </DomainObject.Predmet.ProtustrankaFormatedWithAdress>
  <DomainObject.Predmet.ProtustrankaFormatedWithAdressOIB>
    <izvorni_sadrzaj> ADRIA SERVICE društvo s ograničenom odgovornošću za trgovinu, turizam, ugostiteljstvo i usluge, OIB 07340108732, Dolac 83, 22243 Betina</izvorni_sadrzaj>
    <derivirana_varijabla naziv="DomainObject.Predmet.ProtustrankaFormatedWithAdressOIB_1"> ADRIA SERVICE društvo s ograničenom odgovornošću za trgovinu, turizam, ugostiteljstvo i usluge, OIB 07340108732, Dolac 83, 22243 Betina</derivirana_varijabla>
  </DomainObject.Predmet.ProtustrankaFormatedWithAdressOIB>
  <DomainObject.Predmet.ProtustrankaWithAdress>
    <izvorni_sadrzaj>ADRIA SERVICE društvo s ograničenom odgovornošću za trgovinu, turizam, ugostiteljstvo i usluge Dolac 83, 22243 Betina</izvorni_sadrzaj>
    <derivirana_varijabla naziv="DomainObject.Predmet.ProtustrankaWithAdress_1">ADRIA SERVICE društvo s ograničenom odgovornošću za trgovinu, turizam, ugostiteljstvo i usluge Dolac 83, 22243 Betina</derivirana_varijabla>
  </DomainObject.Predmet.ProtustrankaWithAdress>
  <DomainObject.Predmet.ProtustrankaWithAdressOIB>
    <izvorni_sadrzaj>ADRIA SERVICE društvo s ograničenom odgovornošću za trgovinu, turizam, ugostiteljstvo i usluge, OIB 07340108732, Dolac 83, 22243 Betina</izvorni_sadrzaj>
    <derivirana_varijabla naziv="DomainObject.Predmet.ProtustrankaWithAdressOIB_1">ADRIA SERVICE društvo s ograničenom odgovornošću za trgovinu, turizam, ugostiteljstvo i usluge, OIB 07340108732, Dolac 83, 22243 Betina</derivirana_varijabla>
  </DomainObject.Predmet.ProtustrankaWithAdressOIB>
  <DomainObject.Predmet.ProtustrankaNazivFormated>
    <izvorni_sadrzaj>ADRIA SERVICE društvo s ograničenom odgovornošću za trgovinu, turizam, ugostiteljstvo i usluge</izvorni_sadrzaj>
    <derivirana_varijabla naziv="DomainObject.Predmet.ProtustrankaNazivFormated_1">ADRIA SERVICE društvo s ograničenom odgovornošću za trgovinu, turizam, ugostiteljstvo i usluge</derivirana_varijabla>
  </DomainObject.Predmet.ProtustrankaNazivFormated>
  <DomainObject.Predmet.ProtustrankaNazivFormatedOIB>
    <izvorni_sadrzaj>ADRIA SERVICE društvo s ograničenom odgovornošću za trgovinu, turizam, ugostiteljstvo i usluge, OIB 07340108732</izvorni_sadrzaj>
    <derivirana_varijabla naziv="DomainObject.Predmet.ProtustrankaNazivFormatedOIB_1">ADRIA SERVICE društvo s ograničenom odgovornošću za trgovinu, turizam, ugostiteljstvo i usluge, OIB 07340108732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Marune1, 22000 Dubrava Kod Šibenika</izvorni_sadrzaj>
    <derivirana_varijabla naziv="DomainObject.Predmet.StrankaFormatedWithAdress_1"> FINA - Podružnica Šibenik, Perivoj L. Marune1, 22000 Dubrava Kod Šibenika</derivirana_varijabla>
  </DomainObject.Predmet.StrankaFormatedWithAdress>
  <DomainObject.Predmet.StrankaFormatedWithAdressOIB>
    <izvorni_sadrzaj> FINA - Podružnica Šibenik, OIB 85821130368, Perivoj L. Marune1, 22000 Dubrava Kod Šibenika</izvorni_sadrzaj>
    <derivirana_varijabla naziv="DomainObject.Predmet.StrankaFormatedWithAdressOIB_1"> FINA - Podružnica Šibenik, OIB 85821130368, Perivoj L. Marune1, 22000 Dubrava Kod Šibenika</derivirana_varijabla>
  </DomainObject.Predmet.StrankaFormatedWithAdressOIB>
  <DomainObject.Predmet.StrankaWithAdress>
    <izvorni_sadrzaj>FINA - Podružnica Šibenik Perivoj L. Marune1,22000 Dubrava Kod Šibenika</izvorni_sadrzaj>
    <derivirana_varijabla naziv="DomainObject.Predmet.StrankaWithAdress_1">FINA - Podružnica Šibenik Perivoj L. Marune1,22000 Dubrava Kod Šibenika</derivirana_varijabla>
  </DomainObject.Predmet.StrankaWithAdress>
  <DomainObject.Predmet.StrankaWithAdressOIB>
    <izvorni_sadrzaj>FINA - Podružnica Šibenik, OIB 85821130368, Perivoj L. Marune1,22000 Dubrava Kod Šibenika</izvorni_sadrzaj>
    <derivirana_varijabla naziv="DomainObject.Predmet.StrankaWithAdressOIB_1">FINA - Podružnica Šibenik, OIB 85821130368, Perivoj L. Marune1,22000 Dubrava Kod Šibenika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Marune1, 22000 Dubrava Kod Šibenika</item>
    </izvorni_sadrzaj>
    <derivirana_varijabla naziv="DomainObject.Predmet.StrankaListFormatedWithAdress_1">
      <item>FINA - Podružnica Šibenik, Perivoj L. Marune1, 22000 Dubrava Kod Šibenika</item>
    </derivirana_varijabla>
  </DomainObject.Predmet.StrankaListFormatedWithAdress>
  <DomainObject.Predmet.StrankaListFormatedWithAdressOIB>
    <izvorni_sadrzaj>
      <item>FINA - Podružnica Šibenik, OIB 85821130368, Perivoj L. Marune1, 22000 Dubrava Kod Šibenika</item>
    </izvorni_sadrzaj>
    <derivirana_varijabla naziv="DomainObject.Predmet.StrankaListFormatedWithAdressOIB_1">
      <item>FINA - Podružnica Šibenik, OIB 85821130368, Perivoj L. Marune1, 22000 Dubrava Kod Šibenika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ADRIA SERVICE društvo s ograničenom odgovornošću za trgovinu, turizam, ugostiteljstvo i usluge</item>
    </izvorni_sadrzaj>
    <derivirana_varijabla naziv="DomainObject.Predmet.ProtuStrankaListFormated_1">
      <item>ADRIA SERVICE društvo s ograničenom odgovornošću za trgovinu, turizam, ugostiteljstvo i usluge</item>
    </derivirana_varijabla>
  </DomainObject.Predmet.ProtuStrankaListFormated>
  <DomainObject.Predmet.ProtuStrankaListFormatedOIB>
    <izvorni_sadrzaj>
      <item>ADRIA SERVICE društvo s ograničenom odgovornošću za trgovinu, turizam, ugostiteljstvo i usluge, OIB 07340108732</item>
    </izvorni_sadrzaj>
    <derivirana_varijabla naziv="DomainObject.Predmet.ProtuStrankaListFormatedOIB_1">
      <item>ADRIA SERVICE društvo s ograničenom odgovornošću za trgovinu, turizam, ugostiteljstvo i usluge, OIB 07340108732</item>
    </derivirana_varijabla>
  </DomainObject.Predmet.ProtuStrankaListFormatedOIB>
  <DomainObject.Predmet.ProtuStrankaListFormatedWithAdress>
    <izvorni_sadrzaj>
      <item>ADRIA SERVICE društvo s ograničenom odgovornošću za trgovinu, turizam, ugostiteljstvo i usluge, Dolac 83, 22243 Betina</item>
    </izvorni_sadrzaj>
    <derivirana_varijabla naziv="DomainObject.Predmet.ProtuStrankaListFormatedWithAdress_1">
      <item>ADRIA SERVICE društvo s ograničenom odgovornošću za trgovinu, turizam, ugostiteljstvo i usluge, Dolac 83, 22243 Betina</item>
    </derivirana_varijabla>
  </DomainObject.Predmet.ProtuStrankaListFormatedWithAdress>
  <DomainObject.Predmet.ProtuStrankaListFormatedWithAdressOIB>
    <izvorni_sadrzaj>
      <item>ADRIA SERVICE društvo s ograničenom odgovornošću za trgovinu, turizam, ugostiteljstvo i usluge, OIB 07340108732, Dolac 83, 22243 Betina</item>
    </izvorni_sadrzaj>
    <derivirana_varijabla naziv="DomainObject.Predmet.ProtuStrankaListFormatedWithAdressOIB_1">
      <item>ADRIA SERVICE društvo s ograničenom odgovornošću za trgovinu, turizam, ugostiteljstvo i usluge, OIB 07340108732, Dolac 83, 22243 Betina</item>
    </derivirana_varijabla>
  </DomainObject.Predmet.ProtuStrankaListFormatedWithAdressOIB>
  <DomainObject.Predmet.ProtuStrankaListNazivFormated>
    <izvorni_sadrzaj>
      <item>ADRIA SERVICE društvo s ograničenom odgovornošću za trgovinu, turizam, ugostiteljstvo i usluge</item>
    </izvorni_sadrzaj>
    <derivirana_varijabla naziv="DomainObject.Predmet.ProtuStrankaListNazivFormated_1">
      <item>ADRIA SERVICE društvo s ograničenom odgovornošću za trgovinu, turizam, ugostiteljstvo i usluge</item>
    </derivirana_varijabla>
  </DomainObject.Predmet.ProtuStrankaListNazivFormated>
  <DomainObject.Predmet.ProtuStrankaListNazivFormatedOIB>
    <izvorni_sadrzaj>
      <item>ADRIA SERVICE društvo s ograničenom odgovornošću za trgovinu, turizam, ugostiteljstvo i usluge, OIB 07340108732</item>
    </izvorni_sadrzaj>
    <derivirana_varijabla naziv="DomainObject.Predmet.ProtuStrankaListNazivFormatedOIB_1">
      <item>ADRIA SERVICE društvo s ograničenom odgovornošću za trgovinu, turizam, ugostiteljstvo i usluge, OIB 07340108732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ADRIA SERVICE društvo s ograničenom odgovornošću za trgovinu, turizam, ugostiteljstvo i usluge</izvorni_sadrzaj>
    <derivirana_varijabla naziv="DomainObject.Predmet.ProtustrankaIDrugi_1">ADRIA SERVICE društvo s ograničenom odgovornošću za trgovinu, turizam, ugostiteljstvo i usluge</derivirana_varijabla>
  </DomainObject.Predmet.ProtustrankaIDrugi>
  <DomainObject.Predmet.StrankaIDrugiAdressOIB>
    <izvorni_sadrzaj>FINA - Podružnica Šibenik, OIB 85821130368, Perivoj L. Marune1, 22000 Dubrava Kod Šibenika</izvorni_sadrzaj>
    <derivirana_varijabla naziv="DomainObject.Predmet.StrankaIDrugiAdressOIB_1">FINA - Podružnica Šibenik, OIB 85821130368, Perivoj L. Marune1, 22000 Dubrava Kod Šibenika</derivirana_varijabla>
  </DomainObject.Predmet.StrankaIDrugiAdressOIB>
  <DomainObject.Predmet.ProtustrankaIDrugiAdressOIB>
    <izvorni_sadrzaj>ADRIA SERVICE društvo s ograničenom odgovornošću za trgovinu, turizam, ugostiteljstvo i usluge, OIB 07340108732, Dolac 83, 22243 Betina</izvorni_sadrzaj>
    <derivirana_varijabla naziv="DomainObject.Predmet.ProtustrankaIDrugiAdressOIB_1">ADRIA SERVICE društvo s ograničenom odgovornošću za trgovinu, turizam, ugostiteljstvo i usluge, OIB 07340108732, Dolac 83, 22243 Betina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ADRIA SERVICE društvo s ograničenom odgovornošću za trgovinu, turizam, ugostiteljstvo i usluge</item>
    </izvorni_sadrzaj>
    <derivirana_varijabla naziv="DomainObject.Predmet.SudioniciListNaziv_1">
      <item>FINA - Podružnica Šibenik</item>
      <item>ADRIA SERVICE društvo s ograničenom odgovornošću za trgovinu, turizam, ugostiteljstvo i usluge</item>
    </derivirana_varijabla>
  </DomainObject.Predmet.SudioniciListNaziv>
  <DomainObject.Predmet.SudioniciListAdressOIB>
    <izvorni_sadrzaj>
      <item>FINA - Podružnica Šibenik, OIB 85821130368, Perivoj L. Marune1,22000 Dubrava Kod Šibenika</item>
      <item>ADRIA SERVICE društvo s ograničenom odgovornošću za trgovinu, turizam, ugostiteljstvo i usluge, OIB 07340108732, Dolac 83,22243 Betina</item>
    </izvorni_sadrzaj>
    <derivirana_varijabla naziv="DomainObject.Predmet.SudioniciListAdressOIB_1">
      <item>FINA - Podružnica Šibenik, OIB 85821130368, Perivoj L. Marune1,22000 Dubrava Kod Šibenika</item>
      <item>ADRIA SERVICE društvo s ograničenom odgovornošću za trgovinu, turizam, ugostiteljstvo i usluge, OIB 07340108732, Dolac 83,22243 Betina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07340108732</item>
    </izvorni_sadrzaj>
    <derivirana_varijabla naziv="DomainObject.Predmet.SudioniciListNazivOIB_1">
      <item>, OIB 85821130368</item>
      <item>, OIB 07340108732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463</properties:Words>
  <properties:Characters>2548</properties:Characters>
  <properties:Lines>91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2016-01-22T13:48:00Z</dcterms:created>
  <dc:creator>Joško Livaković</dc:creator>
  <cp:lastModifiedBy>Joško Livaković</cp:lastModifiedBy>
  <dcterms:modified xmlns:xsi="http://www.w3.org/2001/XMLSchema-instance" xsi:type="dcterms:W3CDTF">2016-01-28T08:41:00Z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