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0a2b" w14:paraId="4d40a2b" w:rsidRDefault="00AC4013" w:rsidP="00910611" w:rsidR="00AC401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4013" w:rsidP="00910611" w:rsidR="00AC4013">
      <w:r>
        <w:rPr>
          <w:rFonts w:eastAsia="MS Mincho"/>
        </w:rPr>
        <w:t xml:space="preserve">   REPUBLIKA HRVATSKA</w:t>
      </w:r>
    </w:p>
    <w:p w:rsidRDefault="00AC4013" w:rsidP="00910611" w:rsidR="00AC4013">
      <w:r>
        <w:rPr>
          <w:rFonts w:eastAsia="MS Mincho"/>
        </w:rPr>
        <w:t>TRGOVAČKI SUD U RIJECI</w:t>
      </w:r>
    </w:p>
    <w:p w:rsidRDefault="00AC4013" w:rsidR="00AC401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>Trgovački sud u Rijeci,</w:t>
      </w:r>
      <w:r w:rsidR="00C37971">
        <w:rPr>
          <w:rFonts w:cs="Arial"/>
        </w:rPr>
        <w:t xml:space="preserve"> </w:t>
      </w:r>
      <w:r w:rsidR="00C37971" w:rsidRPr="00C37971">
        <w:rPr>
          <w:rFonts w:cs="Arial"/>
        </w:rPr>
        <w:t>OIB 88785964957</w:t>
      </w:r>
      <w:r w:rsidR="00C37971">
        <w:rPr>
          <w:rFonts w:cs="Arial"/>
        </w:rPr>
        <w:t>,</w:t>
      </w:r>
      <w:r w:rsidR="007F30F2" w:rsidRPr="007F30F2">
        <w:rPr>
          <w:rFonts w:cs="Arial"/>
        </w:rPr>
        <w:t xml:space="preserve">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trgovačkim društvom </w:t>
      </w:r>
      <w:r w:rsidR="007B6C2F" w:rsidRPr="007B6C2F">
        <w:rPr>
          <w:rFonts w:cs="Arial"/>
          <w:b/>
        </w:rPr>
        <w:t>RED-SOFT društvo s ograničenom odgovornošću za proizvodnju strojeva i trgovinu, Malinska, Sv. Apolinara 20, OIB 60389455782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471F69">
        <w:rPr>
          <w:rFonts w:cs="Arial"/>
        </w:rPr>
        <w:t>23</w:t>
      </w:r>
      <w:r w:rsidR="007B6C2F">
        <w:rPr>
          <w:rFonts w:cs="Arial"/>
        </w:rPr>
        <w:t>. studenoga</w:t>
      </w:r>
      <w:r w:rsidR="007F30F2" w:rsidRPr="007F30F2">
        <w:rPr>
          <w:rFonts w:cs="Arial"/>
        </w:rPr>
        <w:t xml:space="preserve"> 201</w:t>
      </w:r>
      <w:r w:rsidR="00367E18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7B6C2F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7B6C2F" w:rsidRPr="007B6C2F">
        <w:rPr>
          <w:rFonts w:cs="Arial"/>
          <w:b/>
        </w:rPr>
        <w:t>RED-SOFT društvo s ograničenom odgovornošću za proizvodnju strojeva i trgovinu, Malinska, Sv. Apolinara 20, OIB 60389455782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r w:rsidR="007B6C2F">
        <w:t>Ranka Herljević iz Čavli, Soboli 10, OIB 14109641646</w:t>
      </w:r>
      <w:r>
        <w:t xml:space="preserve">. </w:t>
      </w:r>
      <w:r w:rsidRPr="006962A2"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7023C6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22. veljače 2017</w:t>
      </w:r>
      <w:r w:rsidR="00367E18">
        <w:rPr>
          <w:b/>
          <w:bCs/>
        </w:rPr>
        <w:t xml:space="preserve">. godine u </w:t>
      </w:r>
      <w:r>
        <w:rPr>
          <w:b/>
          <w:bCs/>
        </w:rPr>
        <w:t>09</w:t>
      </w:r>
      <w:r w:rsidR="00BF24A6" w:rsidRPr="00BF24A6">
        <w:rPr>
          <w:b/>
          <w:bCs/>
        </w:rPr>
        <w:t>:</w:t>
      </w:r>
      <w:r w:rsidR="007B6C2F">
        <w:rPr>
          <w:b/>
          <w:bCs/>
        </w:rPr>
        <w:t>30</w:t>
      </w:r>
      <w:r w:rsidR="00BF24A6" w:rsidRPr="00BF24A6">
        <w:rPr>
          <w:b/>
          <w:bCs/>
        </w:rPr>
        <w:t xml:space="preserve">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7B6C2F">
        <w:t>17</w:t>
      </w:r>
      <w:r w:rsidR="007023C6">
        <w:t>. lipnja</w:t>
      </w:r>
      <w:r w:rsidR="00C37971">
        <w:t xml:space="preserve"> 2016</w:t>
      </w:r>
      <w:r w:rsidR="00727D2D">
        <w:t xml:space="preserve">. godine prijedlog za otvaranje stečajnog postupka nad dužnikom </w:t>
      </w:r>
      <w:r w:rsidR="007B6C2F" w:rsidRPr="007B6C2F">
        <w:t>RED-SOFT društvo s ograničenom odgovornošću za proizvodnju strojeva i trgovinu, Malinska, Sv. Apolinara 20, OIB 60389455782</w:t>
      </w:r>
      <w:r w:rsidR="007023C6" w:rsidRPr="007023C6">
        <w:t xml:space="preserve"> </w:t>
      </w:r>
      <w:r w:rsidR="00727D2D">
        <w:t>(dalje: dužnik) temeljem čl.110. st.1. Stečajnog zakona (</w:t>
      </w:r>
      <w:r w:rsidR="00C37971">
        <w:t>Narodne novine, br.</w:t>
      </w:r>
      <w:r w:rsidR="00727D2D">
        <w:t xml:space="preserve">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226C34">
      <w:pPr>
        <w:jc w:val="both"/>
      </w:pPr>
      <w:r>
        <w:tab/>
        <w:t xml:space="preserve">Predlagatelj je u prijedlogu naveo da dužnik na dan </w:t>
      </w:r>
      <w:r w:rsidR="007B6C2F">
        <w:t>13. lipnja</w:t>
      </w:r>
      <w:r w:rsidR="00713060">
        <w:t xml:space="preserve"> 2016</w:t>
      </w:r>
      <w:r>
        <w:t>. godine u Očevidniku redoslijeda osnova za plaćanje</w:t>
      </w:r>
      <w:r w:rsidR="00713060">
        <w:t xml:space="preserve"> </w:t>
      </w:r>
      <w:r w:rsidR="00C5250F">
        <w:t xml:space="preserve">u neprekinutom razdoblju od 120 dana </w:t>
      </w:r>
      <w:r>
        <w:t xml:space="preserve">ima evidentirane neizvršene osnove za plaćanje u ukupnom iznosu od </w:t>
      </w:r>
      <w:r w:rsidR="007B6C2F">
        <w:t>91.588,72</w:t>
      </w:r>
      <w:r>
        <w:t xml:space="preserve"> kn u koji iznos je uračunata i kamata i naknada Financijske agencije za provedbe ovrhe, da dužnik ima </w:t>
      </w:r>
      <w:r w:rsidR="007B6C2F">
        <w:t>jednog</w:t>
      </w:r>
      <w:r>
        <w:t xml:space="preserve"> zaposlenoga</w:t>
      </w:r>
      <w:r w:rsidR="00C37971">
        <w:t>,</w:t>
      </w:r>
      <w:r>
        <w:t xml:space="preserve"> </w:t>
      </w:r>
      <w:r w:rsidR="00C37971" w:rsidRPr="00C37971">
        <w:t xml:space="preserve">te dostavila potvrdu o neizvršenim osnovama za plaćanje iz koje proizlazi da dužnik na dan </w:t>
      </w:r>
      <w:r w:rsidR="007023C6">
        <w:t>02. studenoga</w:t>
      </w:r>
      <w:r w:rsidR="00C37971" w:rsidRPr="00C37971">
        <w:t xml:space="preserve"> 2016. godine ima evidentirane neizvršene osnove za plaćanje u neprekinutom razdoblju od </w:t>
      </w:r>
      <w:r w:rsidR="007B6C2F">
        <w:t>261</w:t>
      </w:r>
      <w:r w:rsidR="00C37971" w:rsidRPr="00C37971">
        <w:t xml:space="preserve"> dan</w:t>
      </w:r>
      <w:r w:rsidR="00C37971">
        <w:t xml:space="preserve">, zbog čega je kod dužnika </w:t>
      </w:r>
      <w:r w:rsidR="00537A36">
        <w:t xml:space="preserve">ostvarena zakonska predmnijeva iz čl.6. st.2. SZ-a.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471F69">
        <w:rPr>
          <w:b/>
        </w:rPr>
        <w:t>23</w:t>
      </w:r>
      <w:r w:rsidR="007023C6">
        <w:rPr>
          <w:b/>
        </w:rPr>
        <w:t>. studenoga</w:t>
      </w:r>
      <w:r w:rsidR="00C37971">
        <w:rPr>
          <w:b/>
        </w:rPr>
        <w:t xml:space="preserve"> 2016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3B2388" w:rsidR="00871E20">
      <w:pPr>
        <w:ind w:firstLine="708" w:left="1416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</w:p>
    <w:p w:rsidRDefault="003B2388" w:rsidP="003B2388" w:rsidR="003B2388">
      <w:pPr>
        <w:ind w:firstLine="708" w:left="1416"/>
        <w:jc w:val="right"/>
      </w:pP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7B6C2F">
        <w:rPr>
          <w:sz w:val="20"/>
          <w:szCs w:val="20"/>
        </w:rPr>
        <w:t>Juraj Vignjević, Malinska, Sv. Apolinara 20</w:t>
      </w:r>
      <w:r w:rsidR="00C37971">
        <w:rPr>
          <w:sz w:val="20"/>
          <w:szCs w:val="20"/>
        </w:rPr>
        <w:t xml:space="preserve">, </w:t>
      </w:r>
      <w:r>
        <w:rPr>
          <w:sz w:val="20"/>
          <w:szCs w:val="20"/>
        </w:rPr>
        <w:t>na adresu dužnika</w:t>
      </w:r>
      <w:r w:rsidR="00C37971">
        <w:rPr>
          <w:sz w:val="20"/>
          <w:szCs w:val="20"/>
        </w:rPr>
        <w:t xml:space="preserve"> 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471F69">
        <w:rPr>
          <w:sz w:val="20"/>
          <w:szCs w:val="20"/>
        </w:rPr>
        <w:t>23</w:t>
      </w:r>
      <w:r w:rsidR="007023C6">
        <w:rPr>
          <w:sz w:val="20"/>
          <w:szCs w:val="20"/>
        </w:rPr>
        <w:t>.11.</w:t>
      </w:r>
      <w:r w:rsidR="00C37971">
        <w:rPr>
          <w:sz w:val="20"/>
          <w:szCs w:val="20"/>
        </w:rPr>
        <w:t>2016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1F6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7B6C2F">
      <w:t>1198</w:t>
    </w:r>
    <w:r w:rsidR="00C37971">
      <w:t>/16-</w:t>
    </w:r>
    <w:r w:rsidR="007023C6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673BD"/>
    <w:rsid w:val="000713C5"/>
    <w:rsid w:val="000C4209"/>
    <w:rsid w:val="000F4EC2"/>
    <w:rsid w:val="00113914"/>
    <w:rsid w:val="001704C1"/>
    <w:rsid w:val="001851D8"/>
    <w:rsid w:val="00185B2A"/>
    <w:rsid w:val="00193BAA"/>
    <w:rsid w:val="001B6375"/>
    <w:rsid w:val="001D51B8"/>
    <w:rsid w:val="002052BD"/>
    <w:rsid w:val="00226C34"/>
    <w:rsid w:val="002A6B0C"/>
    <w:rsid w:val="00321827"/>
    <w:rsid w:val="00344D37"/>
    <w:rsid w:val="00367E18"/>
    <w:rsid w:val="003859A7"/>
    <w:rsid w:val="003B2388"/>
    <w:rsid w:val="003F3E25"/>
    <w:rsid w:val="00401A09"/>
    <w:rsid w:val="00447210"/>
    <w:rsid w:val="00471F69"/>
    <w:rsid w:val="004C57B3"/>
    <w:rsid w:val="00537A36"/>
    <w:rsid w:val="005436EC"/>
    <w:rsid w:val="00561A74"/>
    <w:rsid w:val="00573792"/>
    <w:rsid w:val="0061436B"/>
    <w:rsid w:val="00683C57"/>
    <w:rsid w:val="006962A2"/>
    <w:rsid w:val="007002EC"/>
    <w:rsid w:val="007023C6"/>
    <w:rsid w:val="00713060"/>
    <w:rsid w:val="00722C92"/>
    <w:rsid w:val="00727D2D"/>
    <w:rsid w:val="00745630"/>
    <w:rsid w:val="007B6C2F"/>
    <w:rsid w:val="007F30F2"/>
    <w:rsid w:val="007F7AF6"/>
    <w:rsid w:val="00821538"/>
    <w:rsid w:val="00871E20"/>
    <w:rsid w:val="008E181E"/>
    <w:rsid w:val="00945219"/>
    <w:rsid w:val="009B219F"/>
    <w:rsid w:val="009B744A"/>
    <w:rsid w:val="00A46343"/>
    <w:rsid w:val="00A61CD8"/>
    <w:rsid w:val="00A63D14"/>
    <w:rsid w:val="00AC4013"/>
    <w:rsid w:val="00B12EF7"/>
    <w:rsid w:val="00B1315C"/>
    <w:rsid w:val="00B67AA0"/>
    <w:rsid w:val="00B97064"/>
    <w:rsid w:val="00BF24A6"/>
    <w:rsid w:val="00BF7669"/>
    <w:rsid w:val="00C37971"/>
    <w:rsid w:val="00C5250F"/>
    <w:rsid w:val="00C616C1"/>
    <w:rsid w:val="00C87349"/>
    <w:rsid w:val="00CB53EC"/>
    <w:rsid w:val="00D62065"/>
    <w:rsid w:val="00D6764D"/>
    <w:rsid w:val="00D74F2E"/>
    <w:rsid w:val="00D844EE"/>
    <w:rsid w:val="00DA66D5"/>
    <w:rsid w:val="00DB54E4"/>
    <w:rsid w:val="00DB579A"/>
    <w:rsid w:val="00DF7E85"/>
    <w:rsid w:val="00E37B45"/>
    <w:rsid w:val="00EB5F77"/>
    <w:rsid w:val="00ED5721"/>
    <w:rsid w:val="00F016A5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C40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0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0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0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0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C40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401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C40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0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0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0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0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C40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401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St-1198/2016-4</izvorni_sadrzaj>
    <derivirana_varijabla naziv="DomainObject.Oznaka_1">St-1198/2016-4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1198</izvorni_sadrzaj>
    <derivirana_varijabla naziv="DomainObject.Predmet.Broj_1">1198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St-1198/2016</izvorni_sadrzaj>
    <derivirana_varijabla naziv="DomainObject.Predmet.OznakaBroj_1">St-1198/2016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 - SOFT d.o.o.</izvorni_sadrzaj>
    <derivirana_varijabla naziv="DomainObject.Predmet.ProtustrankaFormated_1">  RED - SOFT d.o.o.</derivirana_varijabla>
  </DomainObject.Predmet.ProtustrankaFormated>
  <DomainObject.Predmet.ProtustrankaFormatedOIB>
    <izvorni_sadrzaj>  RED - SOFT d.o.o., OIB 60389455782</izvorni_sadrzaj>
    <derivirana_varijabla naziv="DomainObject.Predmet.ProtustrankaFormatedOIB_1">  RED - SOFT d.o.o., OIB 60389455782</derivirana_varijabla>
  </DomainObject.Predmet.ProtustrankaFormatedOIB>
  <DomainObject.Predmet.ProtustrankaFormatedWithAdress>
    <izvorni_sadrzaj> RED - SOFT d.o.o., Sv. Apolinara 20, 51511 Malinska</izvorni_sadrzaj>
    <derivirana_varijabla naziv="DomainObject.Predmet.ProtustrankaFormatedWithAdress_1"> RED - SOFT d.o.o., Sv. Apolinara 20, 51511 Malinska</derivirana_varijabla>
  </DomainObject.Predmet.ProtustrankaFormatedWithAdress>
  <DomainObject.Predmet.ProtustrankaFormatedWithAdressOIB>
    <izvorni_sadrzaj> RED - SOFT d.o.o., OIB 60389455782, Sv. Apolinara 20, 51511 Malinska</izvorni_sadrzaj>
    <derivirana_varijabla naziv="DomainObject.Predmet.ProtustrankaFormatedWithAdressOIB_1"> RED - SOFT d.o.o., OIB 60389455782, Sv. Apolinara 20, 51511 Malinska</derivirana_varijabla>
  </DomainObject.Predmet.ProtustrankaFormatedWithAdressOIB>
  <DomainObject.Predmet.ProtustrankaWithAdress>
    <izvorni_sadrzaj>RED - SOFT d.o.o. Sv. Apolinara 20, 51511 Malinska</izvorni_sadrzaj>
    <derivirana_varijabla naziv="DomainObject.Predmet.ProtustrankaWithAdress_1">RED - SOFT d.o.o. Sv. Apolinara 20, 51511 Malinska</derivirana_varijabla>
  </DomainObject.Predmet.ProtustrankaWithAdress>
  <DomainObject.Predmet.ProtustrankaWithAdressOIB>
    <izvorni_sadrzaj>RED - SOFT d.o.o., OIB 60389455782, Sv. Apolinara 20, 51511 Malinska</izvorni_sadrzaj>
    <derivirana_varijabla naziv="DomainObject.Predmet.ProtustrankaWithAdressOIB_1">RED - SOFT d.o.o., OIB 60389455782, Sv. Apolinara 20, 51511 Malinska</derivirana_varijabla>
  </DomainObject.Predmet.ProtustrankaWithAdressOIB>
  <DomainObject.Predmet.ProtustrankaNazivFormated>
    <izvorni_sadrzaj>RED - SOFT d.o.o.</izvorni_sadrzaj>
    <derivirana_varijabla naziv="DomainObject.Predmet.ProtustrankaNazivFormated_1">RED - SOFT d.o.o.</derivirana_varijabla>
  </DomainObject.Predmet.ProtustrankaNazivFormated>
  <DomainObject.Predmet.ProtustrankaNazivFormatedOIB>
    <izvorni_sadrzaj>RED - SOFT d.o.o., OIB 60389455782</izvorni_sadrzaj>
    <derivirana_varijabla naziv="DomainObject.Predmet.ProtustrankaNazivFormatedOIB_1">RED - SOFT d.o.o., OIB 60389455782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RED - SOFT d.o.o.</item>
    </izvorni_sadrzaj>
    <derivirana_varijabla naziv="DomainObject.Predmet.ProtuStrankaListFormated_1">
      <item>RED - SOFT d.o.o.</item>
    </derivirana_varijabla>
  </DomainObject.Predmet.ProtuStrankaListFormated>
  <DomainObject.Predmet.ProtuStrankaListFormatedOIB>
    <izvorni_sadrzaj>
      <item>RED - SOFT d.o.o., OIB 60389455782</item>
    </izvorni_sadrzaj>
    <derivirana_varijabla naziv="DomainObject.Predmet.ProtuStrankaListFormatedOIB_1">
      <item>RED - SOFT d.o.o., OIB 60389455782</item>
    </derivirana_varijabla>
  </DomainObject.Predmet.ProtuStrankaListFormatedOIB>
  <DomainObject.Predmet.ProtuStrankaListFormatedWithAdress>
    <izvorni_sadrzaj>
      <item>RED - SOFT d.o.o., Sv. Apolinara 20, 51511 Malinska</item>
    </izvorni_sadrzaj>
    <derivirana_varijabla naziv="DomainObject.Predmet.ProtuStrankaListFormatedWithAdress_1">
      <item>RED - SOFT d.o.o., Sv. Apolinara 20, 51511 Malinska</item>
    </derivirana_varijabla>
  </DomainObject.Predmet.ProtuStrankaListFormatedWithAdress>
  <DomainObject.Predmet.ProtuStrankaListFormatedWithAdressOIB>
    <izvorni_sadrzaj>
      <item>RED - SOFT d.o.o., OIB 60389455782, Sv. Apolinara 20, 51511 Malinska</item>
    </izvorni_sadrzaj>
    <derivirana_varijabla naziv="DomainObject.Predmet.ProtuStrankaListFormatedWithAdressOIB_1">
      <item>RED - SOFT d.o.o., OIB 60389455782, Sv. Apolinara 20, 51511 Malinska</item>
    </derivirana_varijabla>
  </DomainObject.Predmet.ProtuStrankaListFormatedWithAdressOIB>
  <DomainObject.Predmet.ProtuStrankaListNazivFormated>
    <izvorni_sadrzaj>
      <item>RED - SOFT d.o.o.</item>
    </izvorni_sadrzaj>
    <derivirana_varijabla naziv="DomainObject.Predmet.ProtuStrankaListNazivFormated_1">
      <item>RED - SOFT d.o.o.</item>
    </derivirana_varijabla>
  </DomainObject.Predmet.ProtuStrankaListNazivFormated>
  <DomainObject.Predmet.ProtuStrankaListNazivFormatedOIB>
    <izvorni_sadrzaj>
      <item>RED - SOFT d.o.o., OIB 60389455782</item>
    </izvorni_sadrzaj>
    <derivirana_varijabla naziv="DomainObject.Predmet.ProtuStrankaListNazivFormatedOIB_1">
      <item>RED - SOFT d.o.o., OIB 60389455782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>St-1198/2016-4</izvorni_sadrzaj>
    <derivirana_varijabla naziv="DomainObject.PoslovniBrojDokumenta_1">St-1198/2016-4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RED - SOFT d.o.o.</izvorni_sadrzaj>
    <derivirana_varijabla naziv="DomainObject.Predmet.ProtustrankaIDrugi_1">RED - SOFT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RED - SOFT d.o.o., OIB 60389455782, Sv. Apolinara 20, 51511 Malinska</izvorni_sadrzaj>
    <derivirana_varijabla naziv="DomainObject.Predmet.ProtustrankaIDrugiAdressOIB_1">RED - SOFT d.o.o., OIB 60389455782, Sv. Apolinara 20,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RED - SOFT d.o.o.</item>
    </izvorni_sadrzaj>
    <derivirana_varijabla naziv="DomainObject.Predmet.SudioniciListNaziv_1">
      <item>FINA Rijeka</item>
      <item>RED - SOFT d.o.o.</item>
    </derivirana_varijabla>
  </DomainObject.Predmet.SudioniciListNaziv>
  <DomainObject.Predmet.SudioniciListAdressOIB>
    <izvorni_sadrzaj>
      <item>FINA Rijeka, OIB 85821130368, Frana Kurelca 8,51000 Rijeka</item>
      <item>RED - SOFT d.o.o., OIB 60389455782, Sv. Apolinara 20,51511 Malinska</item>
    </izvorni_sadrzaj>
    <derivirana_varijabla naziv="DomainObject.Predmet.SudioniciListAdressOIB_1">
      <item>FINA Rijeka, OIB 85821130368, Frana Kurelca 8,51000 Rijeka</item>
      <item>RED - SOFT d.o.o., OIB 60389455782, Sv. Apolinara 20,51511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60389455782</item>
    </izvorni_sadrzaj>
    <derivirana_varijabla naziv="DomainObject.Predmet.SudioniciListNazivOIB_1">
      <item>, OIB 85821130368</item>
      <item>, OIB 60389455782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256EB1-6C15-4D3A-9665-30487E3D67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629</properties:Words>
  <properties:Characters>3550</properties:Characters>
  <properties:Lines>100</properties:Lines>
  <properties:Paragraphs>44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2016-11-11T13:56:00Z</dcterms:created>
  <dc:creator>stecaj</dc:creator>
  <cp:lastModifiedBy>Jasna Radulović</cp:lastModifiedBy>
  <cp:lastPrinted>2016-11-11T13:57:00Z</cp:lastPrinted>
  <dcterms:modified xmlns:xsi="http://www.w3.org/2001/XMLSchema-instance" xsi:type="dcterms:W3CDTF">2016-11-23T08:06:00Z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St-1198/2016-4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