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4ca4dc" w14:paraId="44ca4d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605328">
        <w:rPr>
          <w:sz w:val="24"/>
        </w:rPr>
        <w:t xml:space="preserve">        75. St-3545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05328" w:rsidRPr="00605328">
        <w:rPr>
          <w:sz w:val="24"/>
          <w:szCs w:val="24"/>
        </w:rPr>
        <w:t>KNEHA d.o.o., Zagreb, Jana Sibeliusa 4, OIB: 41643043866</w:t>
      </w:r>
      <w:r w:rsidR="00442F90" w:rsidRPr="008600EF">
        <w:rPr>
          <w:sz w:val="24"/>
          <w:szCs w:val="24"/>
        </w:rPr>
        <w:t xml:space="preserve">, dana </w:t>
      </w:r>
      <w:r w:rsidR="00605328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05328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D177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605328">
          <w:rPr>
            <w:sz w:val="24"/>
            <w:szCs w:val="24"/>
          </w:rPr>
          <w:t xml:space="preserve">             75. St-3545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013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5328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1776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D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7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7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7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7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D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7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77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7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7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3545</izvorni_sadrzaj>
    <derivirana_varijabla naziv="DomainObject.Predmet.Broj_1">3545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St-3545/2015</izvorni_sadrzaj>
    <derivirana_varijabla naziv="DomainObject.Predmet.OznakaBroj_1">St-3545/2015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KNEHA d.o.o. zastupanog po punomoćniku Katarina Knežević</izvorni_sadrzaj>
    <derivirana_varijabla naziv="DomainObject.Predmet.ProtustrankaFormated_1">  KNEHA d.o.o. zastupanog po punomoćniku Katarina Knežević</derivirana_varijabla>
  </DomainObject.Predmet.ProtustrankaFormated>
  <DomainObject.Predmet.ProtustrankaFormatedOIB>
    <izvorni_sadrzaj>  KNEHA d.o.o., OIB 41643043866 zastupanog po punomoćniku Katarina Knežević</izvorni_sadrzaj>
    <derivirana_varijabla naziv="DomainObject.Predmet.ProtustrankaFormatedOIB_1">  KNEHA d.o.o., OIB 41643043866 zastupanog po punomoćniku Katarina Knežević</derivirana_varijabla>
  </DomainObject.Predmet.ProtustrankaFormatedOIB>
  <DomainObject.Predmet.ProtustrankaFormatedWithAdress>
    <izvorni_sadrzaj> KNEHA d.o.o., Jana Sibeliusa 4, 10000 Zagreb zastupanog po punomoćniku Katarina Knežević</izvorni_sadrzaj>
    <derivirana_varijabla naziv="DomainObject.Predmet.ProtustrankaFormatedWithAdress_1"> KNEHA d.o.o., Jana Sibeliusa 4, 10000 Zagreb zastupanog po punomoćniku Katarina Knežević</derivirana_varijabla>
  </DomainObject.Predmet.ProtustrankaFormatedWithAdress>
  <DomainObject.Predmet.ProtustrankaFormatedWithAdressOIB>
    <izvorni_sadrzaj> KNEHA d.o.o., OIB 41643043866, Jana Sibeliusa 4, 10000 Zagreb zastupanog po punomoćniku Katarina Knežević</izvorni_sadrzaj>
    <derivirana_varijabla naziv="DomainObject.Predmet.ProtustrankaFormatedWithAdressOIB_1"> KNEHA d.o.o., OIB 41643043866, Jana Sibeliusa 4, 10000 Zagreb zastupanog po punomoćniku Katarina Knežević</derivirana_varijabla>
  </DomainObject.Predmet.ProtustrankaFormatedWithAdressOIB>
  <DomainObject.Predmet.ProtustrankaWithAdress>
    <izvorni_sadrzaj>KNEHA d.o.o. Jana Sibeliusa 4, 10000 Zagreb</izvorni_sadrzaj>
    <derivirana_varijabla naziv="DomainObject.Predmet.ProtustrankaWithAdress_1">KNEHA d.o.o. Jana Sibeliusa 4, 10000 Zagreb</derivirana_varijabla>
  </DomainObject.Predmet.ProtustrankaWithAdress>
  <DomainObject.Predmet.ProtustrankaWithAdressOIB>
    <izvorni_sadrzaj>KNEHA d.o.o., OIB 41643043866, Jana Sibeliusa 4, 10000 Zagreb</izvorni_sadrzaj>
    <derivirana_varijabla naziv="DomainObject.Predmet.ProtustrankaWithAdressOIB_1">KNEHA d.o.o., OIB 41643043866, Jana Sibeliusa 4, 10000 Zagreb</derivirana_varijabla>
  </DomainObject.Predmet.ProtustrankaWithAdressOIB>
  <DomainObject.Predmet.ProtustrankaNazivFormated>
    <izvorni_sadrzaj>KNEHA d.o.o.</izvorni_sadrzaj>
    <derivirana_varijabla naziv="DomainObject.Predmet.ProtustrankaNazivFormated_1">KNEHA d.o.o.</derivirana_varijabla>
  </DomainObject.Predmet.ProtustrankaNazivFormated>
  <DomainObject.Predmet.ProtustrankaNazivFormatedOIB>
    <izvorni_sadrzaj>KNEHA d.o.o., OIB 41643043866</izvorni_sadrzaj>
    <derivirana_varijabla naziv="DomainObject.Predmet.ProtustrankaNazivFormatedOIB_1">KNEHA d.o.o., OIB 41643043866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KNEHA d.o.o. zastupanog po punomoćniku Katarina Knežević</item>
    </izvorni_sadrzaj>
    <derivirana_varijabla naziv="DomainObject.Predmet.ProtuStrankaListFormated_1">
      <item>KNEHA d.o.o. zastupanog po punomoćniku Katarina Knežević</item>
    </derivirana_varijabla>
  </DomainObject.Predmet.ProtuStrankaListFormated>
  <DomainObject.Predmet.ProtuStrankaListFormatedOIB>
    <izvorni_sadrzaj>
      <item>KNEHA d.o.o., OIB 41643043866 zastupanog po punomoćniku Katarina Knežević</item>
    </izvorni_sadrzaj>
    <derivirana_varijabla naziv="DomainObject.Predmet.ProtuStrankaListFormatedOIB_1">
      <item>KNEHA d.o.o., OIB 41643043866 zastupanog po punomoćniku Katarina Knežević</item>
    </derivirana_varijabla>
  </DomainObject.Predmet.ProtuStrankaListFormatedOIB>
  <DomainObject.Predmet.ProtuStrankaListFormatedWithAdress>
    <izvorni_sadrzaj>
      <item>KNEHA d.o.o., Jana Sibeliusa 4, 10000 Zagreb zastupanog po punomoćniku Katarina Knežević</item>
    </izvorni_sadrzaj>
    <derivirana_varijabla naziv="DomainObject.Predmet.ProtuStrankaListFormatedWithAdress_1">
      <item>KNEHA d.o.o., Jana Sibeliusa 4, 10000 Zagreb zastupanog po punomoćniku Katarina Knežević</item>
    </derivirana_varijabla>
  </DomainObject.Predmet.ProtuStrankaListFormatedWithAdress>
  <DomainObject.Predmet.ProtuStrankaListFormatedWithAdressOIB>
    <izvorni_sadrzaj>
      <item>KNEHA d.o.o., OIB 41643043866, Jana Sibeliusa 4, 10000 Zagreb zastupanog po punomoćniku Katarina Knežević</item>
    </izvorni_sadrzaj>
    <derivirana_varijabla naziv="DomainObject.Predmet.ProtuStrankaListFormatedWithAdressOIB_1">
      <item>KNEHA d.o.o., OIB 41643043866, Jana Sibeliusa 4, 10000 Zagreb zastupanog po punomoćniku Katarina Knežević</item>
    </derivirana_varijabla>
  </DomainObject.Predmet.ProtuStrankaListFormatedWithAdressOIB>
  <DomainObject.Predmet.ProtuStrankaListNazivFormated>
    <izvorni_sadrzaj>
      <item>KNEHA d.o.o.</item>
    </izvorni_sadrzaj>
    <derivirana_varijabla naziv="DomainObject.Predmet.ProtuStrankaListNazivFormated_1">
      <item>KNEHA d.o.o.</item>
    </derivirana_varijabla>
  </DomainObject.Predmet.ProtuStrankaListNazivFormated>
  <DomainObject.Predmet.ProtuStrankaListNazivFormatedOIB>
    <izvorni_sadrzaj>
      <item>KNEHA d.o.o., OIB 41643043866</item>
    </izvorni_sadrzaj>
    <derivirana_varijabla naziv="DomainObject.Predmet.ProtuStrankaListNazivFormatedOIB_1">
      <item>KNEHA d.o.o., OIB 41643043866</item>
    </derivirana_varijabla>
  </DomainObject.Predmet.ProtuStrankaListNazivFormatedOIB>
  <DomainObject.Predmet.OstaliListFormated>
    <izvorni_sadrzaj>
      <item>Katarina Knežević punomoćnik sudionika u postupku KNEHA d.o.o.</item>
    </izvorni_sadrzaj>
    <derivirana_varijabla naziv="DomainObject.Predmet.OstaliListFormated_1">
      <item>Katarina Knežević punomoćnik sudionika u postupku KNEHA d.o.o.</item>
    </derivirana_varijabla>
  </DomainObject.Predmet.OstaliListFormated>
  <DomainObject.Predmet.OstaliListFormatedOIB>
    <izvorni_sadrzaj>
      <item>Katarina Knežević, OIB 44286372901 punomoćnik sudionika u postupku KNEHA d.o.o.</item>
    </izvorni_sadrzaj>
    <derivirana_varijabla naziv="DomainObject.Predmet.OstaliListFormatedOIB_1">
      <item>Katarina Knežević, OIB 44286372901 punomoćnik sudionika u postupku KNEHA d.o.o.</item>
    </derivirana_varijabla>
  </DomainObject.Predmet.OstaliListFormatedOIB>
  <DomainObject.Predmet.OstaliListFormatedWithAdress>
    <izvorni_sadrzaj>
      <item>Katarina Knežević, Iški Put 8, 10000 Zagreb punomoćnik sudionika u postupku KNEHA d.o.o.</item>
    </izvorni_sadrzaj>
    <derivirana_varijabla naziv="DomainObject.Predmet.OstaliListFormatedWithAdress_1">
      <item>Katarina Knežević, Iški Put 8, 10000 Zagreb punomoćnik sudionika u postupku KNEHA d.o.o.</item>
    </derivirana_varijabla>
  </DomainObject.Predmet.OstaliListFormatedWithAdress>
  <DomainObject.Predmet.OstaliListFormatedWithAdressOIB>
    <izvorni_sadrzaj>
      <item>Katarina Knežević, OIB 44286372901, Iški Put 8, 10000 Zagreb punomoćnik sudionika u postupku KNEHA d.o.o.</item>
    </izvorni_sadrzaj>
    <derivirana_varijabla naziv="DomainObject.Predmet.OstaliListFormatedWithAdressOIB_1">
      <item>Katarina Knežević, OIB 44286372901, Iški Put 8, 10000 Zagreb punomoćnik sudionika u postupku KNEHA d.o.o.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KNEHA d.o.o.</izvorni_sadrzaj>
    <derivirana_varijabla naziv="DomainObject.Predmet.ProtustrankaIDrugi_1">KNEHA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KNEHA d.o.o., OIB 41643043866, Jana Sibeliusa 4, 10000 Zagreb</izvorni_sadrzaj>
    <derivirana_varijabla naziv="DomainObject.Predmet.ProtustrankaIDrugiAdressOIB_1">KNEHA d.o.o., OIB 41643043866, Jana Sibeliusa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KNEHA d.o.o.</item>
      <item>Katarina Knežević</item>
    </izvorni_sadrzaj>
    <derivirana_varijabla naziv="DomainObject.Predmet.SudioniciListNaziv_1">
      <item>FINA Regionalni centar Zagreb</item>
      <item>KNEHA d.o.o.</item>
      <item>Katarina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KNEHA d.o.o., OIB 41643043866, Jana Sibeliusa 4,10000 Zagreb</item>
      <item>Katarina Knežević, OIB 44286372901, Iški Put 8,10000 Zagreb</item>
    </izvorni_sadrzaj>
    <derivirana_varijabla naziv="DomainObject.Predmet.SudioniciListAdressOIB_1">
      <item>FINA Regionalni centar Zagreb, OIB 85821130368, Trg svibanjskih žrtava 1995. 1,10000 Zagreb</item>
      <item>KNEHA d.o.o., OIB 41643043866, Jana Sibeliusa 4,10000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41643043866</item>
      <item>, OIB 44286372901</item>
    </izvorni_sadrzaj>
    <derivirana_varijabla naziv="DomainObject.Predmet.SudioniciListNazivOIB_1">
      <item>, OIB 85821130368</item>
      <item>, OIB 41643043866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2015-11-23T12:23:00Z</dcterms:created>
  <dc:creator>Korisnik</dc:creator>
  <cp:lastModifiedBy>Anita Ban</cp:lastModifiedBy>
  <cp:lastPrinted>2015-11-18T12:37:00Z</cp:lastPrinted>
  <dcterms:modified xmlns:xsi="http://www.w3.org/2001/XMLSchema-instance" xsi:type="dcterms:W3CDTF">2015-11-23T12:26:00Z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