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dc94" w14:paraId="8e8dc9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4EAD" w:rsidP="00204EAD" w:rsidR="00204EA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St-1271/2016-3.</w:t>
      </w:r>
    </w:p>
    <w:p w:rsidRDefault="00204EAD" w:rsidP="00204EAD" w:rsidR="00204EAD">
      <w:pPr>
        <w:ind w:firstLine="5245"/>
        <w:jc w:val="right"/>
        <w:rPr>
          <w:rFonts w:cs="Arial" w:hAnsi="Arial" w:ascii="Arial"/>
        </w:rPr>
      </w:pPr>
    </w:p>
    <w:p w:rsidRDefault="00204EAD" w:rsidP="00204EAD" w:rsidR="00204EAD">
      <w:pPr>
        <w:jc w:val="both"/>
        <w:rPr>
          <w:rFonts w:cs="Arial" w:hAnsi="Arial" w:ascii="Arial"/>
          <w:b/>
        </w:rPr>
      </w:pPr>
    </w:p>
    <w:p w:rsidRDefault="00204EAD" w:rsidP="00204EAD" w:rsidR="00204E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04EAD" w:rsidP="00204EAD" w:rsidR="00204EA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SERVICE WORLD j.d.o.o. za trgovinu i usluge iz Zagreba, </w:t>
      </w:r>
      <w:proofErr w:type="spellStart"/>
      <w:r>
        <w:rPr>
          <w:rFonts w:cs="Arial" w:hAnsi="Arial" w:ascii="Arial"/>
        </w:rPr>
        <w:t>Podgorska</w:t>
      </w:r>
      <w:proofErr w:type="spellEnd"/>
      <w:r>
        <w:rPr>
          <w:rFonts w:cs="Arial" w:hAnsi="Arial" w:ascii="Arial"/>
        </w:rPr>
        <w:t xml:space="preserve"> 13, MBS 080875262, OIB 92781738416, dana 18. siječnja 2017. godine  </w:t>
      </w:r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204EAD" w:rsidP="00204EAD" w:rsidR="00204EA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SERVICE WORLD j.d.o.o. za trgovinu i usluge iz Zagreba, </w:t>
      </w:r>
      <w:proofErr w:type="spellStart"/>
      <w:r>
        <w:rPr>
          <w:rFonts w:cs="Arial" w:hAnsi="Arial" w:ascii="Arial"/>
        </w:rPr>
        <w:t>Podgorska</w:t>
      </w:r>
      <w:proofErr w:type="spellEnd"/>
      <w:r>
        <w:rPr>
          <w:rFonts w:cs="Arial" w:hAnsi="Arial" w:ascii="Arial"/>
        </w:rPr>
        <w:t xml:space="preserve"> 13, MBS 080875262, OIB 92781738416.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 xml:space="preserve">, Antuna Mihanovića 131, OIB 49708160625. 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SERVICE WORLD j.d.o.o. za trgovinu i usluge iz Zagreba, </w:t>
      </w:r>
      <w:proofErr w:type="spellStart"/>
      <w:r>
        <w:rPr>
          <w:rFonts w:cs="Arial" w:hAnsi="Arial" w:ascii="Arial"/>
        </w:rPr>
        <w:t>Podgorska</w:t>
      </w:r>
      <w:proofErr w:type="spellEnd"/>
      <w:r>
        <w:rPr>
          <w:rFonts w:cs="Arial" w:hAnsi="Arial" w:ascii="Arial"/>
        </w:rPr>
        <w:t xml:space="preserve"> 13, MBS 080875262, OIB 92781738416.</w:t>
      </w:r>
    </w:p>
    <w:p w:rsidRDefault="00204EAD" w:rsidP="00204EAD" w:rsidR="00204EA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09,30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204EAD" w:rsidP="00204EAD" w:rsidR="00204EA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04EAD" w:rsidP="00204EAD" w:rsidR="00204EA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204EAD" w:rsidP="00204EAD" w:rsidR="00204EAD">
      <w:pPr>
        <w:jc w:val="center"/>
        <w:rPr>
          <w:rFonts w:cs="Arial" w:hAnsi="Arial" w:ascii="Arial"/>
          <w:b/>
        </w:rPr>
      </w:pPr>
    </w:p>
    <w:p w:rsidRDefault="00204EAD" w:rsidP="00204EAD" w:rsidR="00204E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204EAD" w:rsidP="00204EAD" w:rsidR="00204EAD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St-1271/2016-2, koji je objavljen na mrežnoj stranici e-oglasna ploča Trgovačkog suda u Bjelovaru dana 28.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04EAD" w:rsidP="00204EAD" w:rsidR="00204EA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04EAD" w:rsidP="00204EAD" w:rsidR="00204E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204EAD" w:rsidP="00204EAD" w:rsidR="00204E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204EAD" w:rsidP="00204EAD" w:rsidR="00204EAD">
      <w:pPr>
        <w:rPr>
          <w:rFonts w:cs="Arial" w:hAnsi="Arial" w:ascii="Arial"/>
          <w:b/>
        </w:rPr>
      </w:pPr>
    </w:p>
    <w:p w:rsidRDefault="00204EAD" w:rsidP="00204EAD" w:rsidR="00204EA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04EAD" w:rsidP="00204EAD" w:rsidR="00204EA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204EAD" w:rsidP="00204EAD" w:rsidR="00204EA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204EAD" w:rsidP="00204EAD" w:rsidR="00204EAD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204EAD" w:rsidP="00204EAD" w:rsidR="00204EA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04EAD" w:rsidP="00204EAD" w:rsidR="00204E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204EAD" w:rsidP="00204EAD" w:rsidR="00204EAD">
      <w:pPr>
        <w:rPr>
          <w:rFonts w:cs="Arial" w:hAnsi="Arial" w:ascii="Arial"/>
        </w:rPr>
      </w:pPr>
    </w:p>
    <w:p w:rsidRDefault="00204EAD" w:rsidP="00204EAD" w:rsidR="00204EA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EAD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930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St-1271/2016-3</izvorni_sadrzaj>
    <derivirana_varijabla naziv="DomainObject.Oznaka_1">St-1271/2016-3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SERVICE WORLD j.d.o.o. za trgovinu i usluge zastupanog po punomoćniku Enes Hadžić</izvorni_sadrzaj>
    <derivirana_varijabla naziv="DomainObject.Predmet.ProtustrankaFormated_1">  SERVICE WORLD j.d.o.o. za trgovinu i usluge zastupanog po punomoćniku Enes Hadžić</derivirana_varijabla>
  </DomainObject.Predmet.ProtustrankaFormated>
  <DomainObject.Predmet.ProtustrankaFormatedOIB>
    <izvorni_sadrzaj>  SERVICE WORLD j.d.o.o. za trgovinu i usluge, OIB 92781738416 zastupanog po punomoćniku Enes Hadžić</izvorni_sadrzaj>
    <derivirana_varijabla naziv="DomainObject.Predmet.ProtustrankaFormatedOIB_1">  SERVICE WORLD j.d.o.o. za trgovinu i usluge, OIB 92781738416 zastupanog po punomoćniku Enes Hadžić</derivirana_varijabla>
  </DomainObject.Predmet.ProtustrankaFormatedOIB>
  <DomainObject.Predmet.ProtustrankaFormatedWithAdress>
    <izvorni_sadrzaj> SERVICE WORLD j.d.o.o. za trgovinu i usluge, Podgorska 13, 10000 Zagreb zastupanog po punomoćniku Enes Hadžić</izvorni_sadrzaj>
    <derivirana_varijabla naziv="DomainObject.Predmet.ProtustrankaFormatedWithAdress_1"> SERVICE WORLD j.d.o.o. za trgovinu i usluge, Podgorska 13, 10000 Zagreb zastupanog po punomoćniku Enes Hadžić</derivirana_varijabla>
  </DomainObject.Predmet.ProtustrankaFormatedWithAdress>
  <DomainObject.Predmet.ProtustrankaFormatedWithAdressOIB>
    <izvorni_sadrzaj> SERVICE WORLD j.d.o.o. za trgovinu i usluge, OIB 92781738416, Podgorska 13, 10000 Zagreb zastupanog po punomoćniku Enes Hadžić</izvorni_sadrzaj>
    <derivirana_varijabla naziv="DomainObject.Predmet.ProtustrankaFormatedWithAdressOIB_1"> SERVICE WORLD j.d.o.o. za trgovinu i usluge, OIB 92781738416, Podgorska 13, 10000 Zagreb zastupanog po punomoćniku Enes Hadžić</derivirana_varijabla>
  </DomainObject.Predmet.ProtustrankaFormatedWithAdressOIB>
  <DomainObject.Predmet.ProtustrankaWithAdress>
    <izvorni_sadrzaj>SERVICE WORLD j.d.o.o. za trgovinu i usluge Podgorska 13, 10000 Zagreb</izvorni_sadrzaj>
    <derivirana_varijabla naziv="DomainObject.Predmet.ProtustrankaWithAdress_1">SERVICE WORLD j.d.o.o. za trgovinu i usluge Podgorska 13, 10000 Zagreb</derivirana_varijabla>
  </DomainObject.Predmet.ProtustrankaWithAdress>
  <DomainObject.Predmet.ProtustrankaWithAdressOIB>
    <izvorni_sadrzaj>SERVICE WORLD j.d.o.o. za trgovinu i usluge, OIB 92781738416, Podgorska 13, 10000 Zagreb</izvorni_sadrzaj>
    <derivirana_varijabla naziv="DomainObject.Predmet.ProtustrankaWithAdressOIB_1">SERVICE WORLD j.d.o.o. za trgovinu i usluge, OIB 92781738416, Podgorska 13, 10000 Zagreb</derivirana_varijabla>
  </DomainObject.Predmet.ProtustrankaWithAdressOIB>
  <DomainObject.Predmet.ProtustrankaNazivFormated>
    <izvorni_sadrzaj>SERVICE WORLD j.d.o.o. za trgovinu i usluge</izvorni_sadrzaj>
    <derivirana_varijabla naziv="DomainObject.Predmet.ProtustrankaNazivFormated_1">SERVICE WORLD j.d.o.o. za trgovinu i usluge</derivirana_varijabla>
  </DomainObject.Predmet.ProtustrankaNazivFormated>
  <DomainObject.Predmet.ProtustrankaNazivFormatedOIB>
    <izvorni_sadrzaj>SERVICE WORLD j.d.o.o. za trgovinu i usluge, OIB 92781738416</izvorni_sadrzaj>
    <derivirana_varijabla naziv="DomainObject.Predmet.ProtustrankaNazivFormatedOIB_1">SERVICE WORLD j.d.o.o. za trgovinu i usluge, OIB 92781738416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SERVICE WORLD j.d.o.o. za trgovinu i usluge zastupanog po punomoćniku Enes Hadžić</item>
    </izvorni_sadrzaj>
    <derivirana_varijabla naziv="DomainObject.Predmet.ProtuStrankaListFormated_1">
      <item>SERVICE WORLD j.d.o.o. za trgovinu i usluge zastupanog po punomoćniku Enes Hadžić</item>
    </derivirana_varijabla>
  </DomainObject.Predmet.ProtuStrankaListFormated>
  <DomainObject.Predmet.ProtuStrankaListFormatedOIB>
    <izvorni_sadrzaj>
      <item>SERVICE WORLD j.d.o.o. za trgovinu i usluge, OIB 92781738416 zastupanog po punomoćniku Enes Hadžić</item>
    </izvorni_sadrzaj>
    <derivirana_varijabla naziv="DomainObject.Predmet.ProtuStrankaListFormatedOIB_1">
      <item>SERVICE WORLD j.d.o.o. za trgovinu i usluge, OIB 92781738416 zastupanog po punomoćniku Enes Hadžić</item>
    </derivirana_varijabla>
  </DomainObject.Predmet.ProtuStrankaListFormatedOIB>
  <DomainObject.Predmet.ProtuStrankaListFormatedWithAdress>
    <izvorni_sadrzaj>
      <item>SERVICE WORLD j.d.o.o. za trgovinu i usluge, Podgorska 13, 10000 Zagreb zastupanog po punomoćniku Enes Hadžić</item>
    </izvorni_sadrzaj>
    <derivirana_varijabla naziv="DomainObject.Predmet.ProtuStrankaListFormatedWithAdress_1">
      <item>SERVICE WORLD j.d.o.o. za trgovinu i usluge, Podgorska 13, 10000 Zagreb zastupanog po punomoćniku Enes Hadžić</item>
    </derivirana_varijabla>
  </DomainObject.Predmet.ProtuStrankaListFormatedWithAdress>
  <DomainObject.Predmet.ProtuStrankaListFormatedWithAdressOIB>
    <izvorni_sadrzaj>
      <item>SERVICE WORLD j.d.o.o. za trgovinu i usluge, OIB 92781738416, Podgorska 13, 10000 Zagreb zastupanog po punomoćniku Enes Hadžić</item>
    </izvorni_sadrzaj>
    <derivirana_varijabla naziv="DomainObject.Predmet.ProtuStrankaListFormatedWithAdressOIB_1">
      <item>SERVICE WORLD j.d.o.o. za trgovinu i usluge, OIB 92781738416, Podgorska 13, 10000 Zagreb zastupanog po punomoćniku Enes Hadžić</item>
    </derivirana_varijabla>
  </DomainObject.Predmet.ProtuStrankaListFormatedWithAdressOIB>
  <DomainObject.Predmet.ProtuStrankaListNazivFormated>
    <izvorni_sadrzaj>
      <item>SERVICE WORLD j.d.o.o. za trgovinu i usluge</item>
    </izvorni_sadrzaj>
    <derivirana_varijabla naziv="DomainObject.Predmet.ProtuStrankaListNazivFormated_1">
      <item>SERVICE WORLD j.d.o.o. za trgovinu i usluge</item>
    </derivirana_varijabla>
  </DomainObject.Predmet.ProtuStrankaListNazivFormated>
  <DomainObject.Predmet.ProtuStrankaListNazivFormatedOIB>
    <izvorni_sadrzaj>
      <item>SERVICE WORLD j.d.o.o. za trgovinu i usluge, OIB 92781738416</item>
    </izvorni_sadrzaj>
    <derivirana_varijabla naziv="DomainObject.Predmet.ProtuStrankaListNazivFormatedOIB_1">
      <item>SERVICE WORLD j.d.o.o. za trgovinu i usluge, OIB 92781738416</item>
    </derivirana_varijabla>
  </DomainObject.Predmet.ProtuStrankaListNazivFormatedOIB>
  <DomainObject.Predmet.OstaliListFormated>
    <izvorni_sadrzaj>
      <item>Enes Hadžić punomoćnik sudionika u postupku SERVICE WORLD j.d.o.o. za trgovinu i usluge</item>
    </izvorni_sadrzaj>
    <derivirana_varijabla naziv="DomainObject.Predmet.OstaliListFormated_1">
      <item>Enes Hadžić punomoćnik sudionika u postupku SERVICE WORLD j.d.o.o. za trgovinu i usluge</item>
    </derivirana_varijabla>
  </DomainObject.Predmet.OstaliListFormated>
  <DomainObject.Predmet.OstaliListFormatedOIB>
    <izvorni_sadrzaj>
      <item>Enes Hadžić, OIB 37832806192 punomoćnik sudionika u postupku SERVICE WORLD j.d.o.o. za trgovinu i usluge</item>
    </izvorni_sadrzaj>
    <derivirana_varijabla naziv="DomainObject.Predmet.OstaliListFormatedOIB_1">
      <item>Enes Hadžić, OIB 37832806192 punomoćnik sudionika u postupku SERVICE WORLD j.d.o.o. za trgovinu i usluge</item>
    </derivirana_varijabla>
  </DomainObject.Predmet.OstaliListFormatedOIB>
  <DomainObject.Predmet.OstaliListFormatedWithAdress>
    <izvorni_sadrzaj>
      <item>Enes Hadžić, Črnkovečka 59., 10000 Zagreb punomoćnik sudionika u postupku SERVICE WORLD j.d.o.o. za trgovinu i usluge</item>
    </izvorni_sadrzaj>
    <derivirana_varijabla naziv="DomainObject.Predmet.OstaliListFormatedWithAdress_1">
      <item>Enes Hadžić, Črnkovečka 59., 10000 Zagreb punomoćnik sudionika u postupku SERVICE WORLD j.d.o.o. za trgovinu i usluge</item>
    </derivirana_varijabla>
  </DomainObject.Predmet.OstaliListFormatedWithAdress>
  <DomainObject.Predmet.OstaliListFormatedWithAdressOIB>
    <izvorni_sadrzaj>
      <item>Enes Hadžić, OIB 37832806192, Črnkovečka 59., 10000 Zagreb punomoćnik sudionika u postupku SERVICE WORLD j.d.o.o. za trgovinu i usluge</item>
    </izvorni_sadrzaj>
    <derivirana_varijabla naziv="DomainObject.Predmet.OstaliListFormatedWithAdressOIB_1">
      <item>Enes Hadžić, OIB 37832806192, Črnkovečka 59., 10000 Zagreb punomoćnik sudionika u postupku SERVICE WORLD j.d.o.o. za trgovinu i usluge</item>
    </derivirana_varijabla>
  </DomainObject.Predmet.OstaliListFormatedWithAdressOIB>
  <DomainObject.Predmet.OstaliListNazivFormated>
    <izvorni_sadrzaj>
      <item>Enes Hadžić</item>
    </izvorni_sadrzaj>
    <derivirana_varijabla naziv="DomainObject.Predmet.OstaliListNazivFormated_1">
      <item>Enes Hadžić</item>
    </derivirana_varijabla>
  </DomainObject.Predmet.OstaliListNazivFormated>
  <DomainObject.Predmet.OstaliListNazivFormatedOIB>
    <izvorni_sadrzaj>
      <item>Enes Hadžić, OIB 37832806192</item>
    </izvorni_sadrzaj>
    <derivirana_varijabla naziv="DomainObject.Predmet.OstaliListNazivFormatedOIB_1">
      <item>Enes Hadžić, OIB 37832806192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St-1271/2016-3</izvorni_sadrzaj>
    <derivirana_varijabla naziv="DomainObject.PoslovniBrojDokumenta_1">St-1271/2016-3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SERVICE WORLD j.d.o.o. za trgovinu i usluge</izvorni_sadrzaj>
    <derivirana_varijabla naziv="DomainObject.Predmet.ProtustrankaIDrugi_1">SERVICE WORLD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SERVICE WORLD j.d.o.o. za trgovinu i usluge, OIB 92781738416, Podgorska 13, 10000 Zagreb</izvorni_sadrzaj>
    <derivirana_varijabla naziv="DomainObject.Predmet.ProtustrankaIDrugiAdressOIB_1">SERVICE WORLD j.d.o.o. za trgovinu i usluge, OIB 92781738416, Podgorska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WORLD j.d.o.o. za trgovinu i usluge</item>
      <item>FINA Regionalni centar Zagreb</item>
      <item>Enes Hadžić</item>
    </izvorni_sadrzaj>
    <derivirana_varijabla naziv="DomainObject.Predmet.SudioniciListNaziv_1">
      <item>SERVICE WORLD j.d.o.o. za trgovinu i usluge</item>
      <item>FINA Regionalni centar Zagreb</item>
      <item>Enes Hadžić</item>
    </derivirana_varijabla>
  </DomainObject.Predmet.SudioniciListNaziv>
  <DomainObject.Predmet.SudioniciListAdressOIB>
    <izvorni_sadrzaj>
      <item>SERVICE WORLD j.d.o.o. za trgovinu i usluge, OIB 92781738416, Podgorska 13,10000 Zagreb</item>
      <item>FINA Regionalni centar Zagreb, OIB 85821130368, Trg svibanjskih žrtava 1995. br. 1,10000 Zagreb</item>
      <item>Enes Hadžić, OIB 37832806192, Črnkovečka 59.,10000 Zagreb</item>
    </izvorni_sadrzaj>
    <derivirana_varijabla naziv="DomainObject.Predmet.SudioniciListAdressOIB_1">
      <item>SERVICE WORLD j.d.o.o. za trgovinu i usluge, OIB 92781738416, Podgorska 13,10000 Zagreb</item>
      <item>FINA Regionalni centar Zagreb, OIB 85821130368, Trg svibanjskih žrtava 1995. br. 1,10000 Zagreb</item>
      <item>Enes Hadžić, OIB 37832806192, Črnkovečka 59.,10000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2533-44E9-4ADD-8B27-B27251011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711</properties:Words>
  <properties:Characters>3837</properties:Characters>
  <properties:Lines>101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St-1271/2016-3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