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2149" w14:paraId="87d2149" w:rsidRDefault="009245A9" w:rsidP="001940FB" w:rsidR="009245A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6521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16729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245A9" w:rsidP="00AA6BCF" w:rsidR="009245A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245A9" w:rsidP="009245A9" w:rsidR="009245A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245A9" w:rsidP="009245A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245A9" w:rsidP="00AA6BCF" w:rsidR="009245A9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245A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245A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31564">
        <w:rPr>
          <w:rFonts w:cs="Calibri" w:eastAsia="Arial Unicode MS" w:hAnsi="Calibri" w:ascii="Calibri"/>
          <w:kern w:val="1"/>
          <w:lang w:eastAsia="ar-SA" w:val="hr-HR"/>
        </w:rPr>
        <w:t>DAMIR MIŠURAC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245A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31564" w:rsidRPr="00C31564">
        <w:rPr>
          <w:rFonts w:cs="Calibri" w:hAnsi="Calibri" w:ascii="Calibri"/>
        </w:rPr>
        <w:t>79.298,36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31564" w:rsidRPr="00C31564">
        <w:rPr>
          <w:rFonts w:cs="Calibri" w:hAnsi="Calibri" w:ascii="Calibri"/>
        </w:rPr>
        <w:t>68.998,36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31564" w:rsidRPr="00C31564">
        <w:rPr>
          <w:rFonts w:cs="Calibri" w:hAnsi="Calibri" w:ascii="Calibri"/>
        </w:rPr>
        <w:t>10.300,00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245A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245A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245A9" w:rsidRPr="009245A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245A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C315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DAMIR MIŠURAC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C31564">
              <w:rPr>
                <w:rFonts w:cs="Calibri" w:hAnsi="Calibri" w:ascii="Calibri"/>
              </w:rPr>
              <w:t>Zajčeva 3,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C31564">
              <w:rPr>
                <w:rFonts w:cs="Calibri" w:hAnsi="Calibri" w:ascii="Calibri"/>
              </w:rPr>
              <w:t>40158474433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1564" w:rsidP="00C3156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31564">
              <w:rPr>
                <w:rFonts w:cs="Calibri" w:hAnsi="Calibri" w:ascii="Calibri"/>
              </w:rPr>
              <w:t>Ugovor o štednom depozitu broj 81-70-12012-5,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315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1564">
              <w:rPr>
                <w:rFonts w:cs="Calibri" w:hAnsi="Calibri" w:ascii="Calibri"/>
              </w:rPr>
              <w:t>79.298,36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315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1564">
              <w:rPr>
                <w:rFonts w:cs="Calibri" w:hAnsi="Calibri" w:ascii="Calibri"/>
              </w:rPr>
              <w:t>68.998,36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C315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1564">
              <w:rPr>
                <w:rFonts w:cs="Calibri" w:hAnsi="Calibri" w:ascii="Calibri"/>
              </w:rPr>
              <w:t>10.300,00 kn</w:t>
            </w:r>
          </w:p>
        </w:tc>
      </w:tr>
    </w:tbl>
    <w:p w:rsidRDefault="00722C5B" w:rsidP="00722C5B" w:rsidR="00722C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22C5B" w:rsidP="00722C5B" w:rsidR="00722C5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26248" w:rsidP="00722C5B" w:rsidR="00722C5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C5B" w:rsidP="00722C5B" w:rsidR="00722C5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22C5B" w:rsidP="00722C5B" w:rsidR="00722C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22C5B" w:rsidP="00722C5B" w:rsidR="00722C5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22C5B" w:rsidP="00722C5B" w:rsidR="00722C5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22C5B" w:rsidP="00722C5B" w:rsidR="00722C5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6D5" w:rsidR="003A16D5">
      <w:pPr>
        <w:spacing w:after="0"/>
      </w:pPr>
      <w:r>
        <w:separator/>
      </w:r>
    </w:p>
  </w:endnote>
  <w:endnote w:id="0" w:type="continuationSeparator">
    <w:p w:rsidRDefault="003A16D5" w:rsidR="003A16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6D5" w:rsidR="003A16D5">
      <w:pPr>
        <w:spacing w:after="0"/>
      </w:pPr>
      <w:r>
        <w:separator/>
      </w:r>
    </w:p>
  </w:footnote>
  <w:footnote w:id="0" w:type="continuationSeparator">
    <w:p w:rsidRDefault="003A16D5" w:rsidR="003A16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CA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296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38D0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450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3CA0"/>
    <w:rsid w:val="00384907"/>
    <w:rsid w:val="00384E59"/>
    <w:rsid w:val="00395E9E"/>
    <w:rsid w:val="00397D92"/>
    <w:rsid w:val="003A1190"/>
    <w:rsid w:val="003A16D5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0AE8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21C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BE6"/>
    <w:rsid w:val="007049B0"/>
    <w:rsid w:val="00706E26"/>
    <w:rsid w:val="007075AB"/>
    <w:rsid w:val="00711DED"/>
    <w:rsid w:val="007131C6"/>
    <w:rsid w:val="00714EF7"/>
    <w:rsid w:val="007167C6"/>
    <w:rsid w:val="0071682E"/>
    <w:rsid w:val="00722C5B"/>
    <w:rsid w:val="007275FC"/>
    <w:rsid w:val="00730CEC"/>
    <w:rsid w:val="00736850"/>
    <w:rsid w:val="00736DF4"/>
    <w:rsid w:val="00744CEB"/>
    <w:rsid w:val="007629C5"/>
    <w:rsid w:val="007645BE"/>
    <w:rsid w:val="00766C5F"/>
    <w:rsid w:val="007675F9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6248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48B9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A9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0707A"/>
    <w:rsid w:val="00C10579"/>
    <w:rsid w:val="00C20815"/>
    <w:rsid w:val="00C22378"/>
    <w:rsid w:val="00C22FBB"/>
    <w:rsid w:val="00C260BE"/>
    <w:rsid w:val="00C26357"/>
    <w:rsid w:val="00C31564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6D1D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B5AF5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83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CA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CA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CA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CA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83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CA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CA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CA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CA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DB9CD-2F16-4476-9261-79B452514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St-651/2017-81 / Podnesak - Podnesak (-81.docx)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