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c783" w14:paraId="c9bc783" w:rsidRDefault="00D10B53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E5" w:rsidP="003909AD" w:rsidR="00601DE5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CF02D3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</w:t>
      </w:r>
      <w:r w:rsidR="00000709">
        <w:t xml:space="preserve">    </w:t>
      </w:r>
      <w:r w:rsidR="00000709" w:rsidRPr="003727BC">
        <w:rPr>
          <w:b/>
        </w:rPr>
        <w:t>Broj:</w:t>
      </w:r>
      <w:r w:rsidR="00C52411" w:rsidRPr="003727BC">
        <w:rPr>
          <w:b/>
        </w:rPr>
        <w:t xml:space="preserve"> </w:t>
      </w:r>
      <w:r w:rsidR="00780766">
        <w:rPr>
          <w:b/>
        </w:rPr>
        <w:t>1/St-261/2012-24</w:t>
      </w:r>
      <w:r w:rsidR="001E0BBC">
        <w:rPr>
          <w:b/>
        </w:rPr>
        <w:t>8</w:t>
      </w:r>
    </w:p>
    <w:p w:rsidRDefault="00761A7A" w:rsidR="00761A7A"/>
    <w:p w:rsidRDefault="00761A7A" w:rsidP="00761A7A" w:rsidR="00761A7A">
      <w:pPr>
        <w:jc w:val="center"/>
      </w:pPr>
      <w:r w:rsidRPr="008A252D">
        <w:t>Z A K L J U Č A K</w:t>
      </w:r>
    </w:p>
    <w:p w:rsidRDefault="00780766" w:rsidP="00761A7A" w:rsidR="00780766" w:rsidRPr="008A252D">
      <w:pPr>
        <w:jc w:val="center"/>
      </w:pPr>
    </w:p>
    <w:p w:rsidRDefault="00C04996" w:rsidR="00C04996"/>
    <w:p w:rsidRDefault="00C04996" w:rsidP="00C52411" w:rsidR="00176A08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 w:rsidR="00000709">
        <w:t xml:space="preserve">, po stečajnoj sutkinji </w:t>
      </w:r>
      <w:r>
        <w:t>Vesni Vukelić, u postupku stečaja nad dužnikom</w:t>
      </w:r>
      <w:r w:rsidR="00BC1644">
        <w:t xml:space="preserve"> </w:t>
      </w:r>
      <w:r w:rsidR="00000709">
        <w:t>IZGRADNJA d.o.o. u stečaju Slavonski Brod</w:t>
      </w:r>
      <w:r>
        <w:t xml:space="preserve">, </w:t>
      </w:r>
      <w:r w:rsidR="003E34A9">
        <w:t xml:space="preserve">Dr. Mile Budaka 1/A, OIB </w:t>
      </w:r>
      <w:r w:rsidR="003E34A9" w:rsidRPr="003E34A9">
        <w:t>47157883730</w:t>
      </w:r>
      <w:r w:rsidR="003E34A9">
        <w:t xml:space="preserve">, </w:t>
      </w:r>
      <w:r w:rsidR="00203C5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780766">
        <w:t>2</w:t>
      </w:r>
      <w:r w:rsidR="001E0BBC">
        <w:t>7</w:t>
      </w:r>
      <w:r w:rsidR="00780766">
        <w:t>.ožujka</w:t>
      </w:r>
      <w:r w:rsidR="003727BC">
        <w:t xml:space="preserve"> 2018</w:t>
      </w:r>
      <w:r>
        <w:t xml:space="preserve">.g. </w:t>
      </w: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176A08" w:rsidP="00C04996" w:rsidR="00176A08" w:rsidRPr="008A252D">
      <w:pPr>
        <w:jc w:val="center"/>
      </w:pPr>
    </w:p>
    <w:p w:rsidRDefault="00C04996" w:rsidR="00C04996"/>
    <w:p w:rsidRDefault="00C04996" w:rsidP="00613361" w:rsidR="00780766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</w:t>
      </w:r>
      <w:r w:rsidR="003727BC" w:rsidRPr="003727BC">
        <w:rPr>
          <w:b/>
        </w:rPr>
        <w:t xml:space="preserve">Ponuditelju </w:t>
      </w:r>
      <w:r w:rsidR="00780766">
        <w:rPr>
          <w:b/>
        </w:rPr>
        <w:t>ĐURI VUČETIĆU iz Klokočevika, Kralja Tomislava 37, OIB 27106711985,</w:t>
      </w:r>
    </w:p>
    <w:p w:rsidRDefault="008662D1" w:rsidP="00613361" w:rsidR="003E34A9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3727BC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BC1644">
        <w:t>koju čini</w:t>
      </w:r>
      <w:r w:rsidR="003E34A9">
        <w:t>:</w:t>
      </w:r>
    </w:p>
    <w:p w:rsidRDefault="003727BC" w:rsidP="00613361" w:rsidR="003727BC">
      <w:pPr>
        <w:jc w:val="both"/>
      </w:pPr>
    </w:p>
    <w:p w:rsidRDefault="00780766" w:rsidP="00780766" w:rsidR="00780766">
      <w:pPr>
        <w:ind w:left="360"/>
      </w:pPr>
      <w:r>
        <w:t xml:space="preserve">etažno vlasništvo u stambeno poslovnoj zgradi izgrađenoj na kč.br.3624, upisana u zk.ul. 12224 k.o. Slavonski Brod, poduložak 63, </w:t>
      </w:r>
    </w:p>
    <w:p w:rsidRDefault="00780766" w:rsidP="00780766" w:rsidR="00780766">
      <w:pPr>
        <w:ind w:left="360"/>
        <w:rPr>
          <w:color w:val="000000"/>
        </w:rPr>
      </w:pPr>
      <w:r>
        <w:t>63.ETAŽA 430/10000,</w:t>
      </w:r>
      <w:r>
        <w:rPr>
          <w:color w:val="000000"/>
        </w:rPr>
        <w:t xml:space="preserve"> koju čini tavanski prostor 2, površine 148,40 m2.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780766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780766" w:rsidR="00780766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780766">
        <w:rPr>
          <w:b/>
        </w:rPr>
        <w:t>ĐURO VUČETIĆ iz Klokočevika, Kralja Tomislava 37, OIB 27106711985,</w:t>
      </w:r>
    </w:p>
    <w:p w:rsidRDefault="00176A08" w:rsidP="00780766" w:rsidR="00176A08">
      <w:pPr>
        <w:jc w:val="both"/>
      </w:pPr>
    </w:p>
    <w:p w:rsidRDefault="00780766" w:rsidP="00780766" w:rsidR="00780766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780766" w:rsidP="00613361" w:rsidR="00780766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780766">
        <w:t>261/2012-242</w:t>
      </w:r>
      <w:r w:rsidR="00392E79">
        <w:t xml:space="preserve"> od </w:t>
      </w:r>
      <w:r w:rsidR="00780766">
        <w:t>02.ožujka</w:t>
      </w:r>
      <w:r w:rsidR="003727BC">
        <w:t xml:space="preserve"> 2018</w:t>
      </w:r>
      <w:r w:rsidR="002A4A71">
        <w:t>.g</w:t>
      </w:r>
      <w:r w:rsidR="00BC1644">
        <w:t>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780766">
        <w:t>Đuri Vučetiću iz Klokočevika, Kralja Tomislava 37</w:t>
      </w:r>
      <w:r w:rsidR="00EC4FBF" w:rsidRPr="00EC4FBF">
        <w:t xml:space="preserve">, </w:t>
      </w:r>
      <w:r w:rsidR="00B43FC5">
        <w:t>dosuđen</w:t>
      </w:r>
      <w:r w:rsidR="00780766">
        <w:t>a</w:t>
      </w:r>
      <w:r w:rsidR="00B43FC5">
        <w:t xml:space="preserve"> </w:t>
      </w:r>
      <w:r w:rsidR="00780766">
        <w:t>je nekretnina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2A4A71">
        <w:t>IZGRADNJA d.o.o. u stečaju</w:t>
      </w:r>
      <w:r w:rsidR="00BC1644">
        <w:t>,</w:t>
      </w:r>
      <w:r w:rsidR="00A26FA8">
        <w:t xml:space="preserve"> navede</w:t>
      </w:r>
      <w:r w:rsidR="00780766">
        <w:t>na</w:t>
      </w:r>
      <w:r w:rsidR="00A26FA8">
        <w:t xml:space="preserve"> u toč. I </w:t>
      </w:r>
      <w:r w:rsidR="001A51B3">
        <w:t>zaključka.</w:t>
      </w: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780766" w:rsidP="00780766" w:rsidR="00780766">
      <w:pPr>
        <w:jc w:val="right"/>
      </w:pPr>
      <w:r w:rsidRPr="003727BC">
        <w:rPr>
          <w:b/>
        </w:rPr>
        <w:lastRenderedPageBreak/>
        <w:t xml:space="preserve">Broj: </w:t>
      </w:r>
      <w:r>
        <w:rPr>
          <w:b/>
        </w:rPr>
        <w:t>1/St-261/2012-24</w:t>
      </w:r>
      <w:r w:rsidR="001E0BBC">
        <w:rPr>
          <w:b/>
        </w:rPr>
        <w:t>8</w:t>
      </w:r>
    </w:p>
    <w:p w:rsidRDefault="00780766" w:rsidP="00C52411" w:rsidR="00780766">
      <w:pPr>
        <w:jc w:val="both"/>
      </w:pPr>
    </w:p>
    <w:p w:rsidRDefault="00780766" w:rsidP="00C52411" w:rsidR="00780766">
      <w:pPr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CB06B0">
        <w:t xml:space="preserve">od </w:t>
      </w:r>
      <w:r w:rsidR="00CF02D3">
        <w:t xml:space="preserve">ukupno </w:t>
      </w:r>
      <w:r w:rsidR="00780766">
        <w:t>28.500,00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 xml:space="preserve">i zakonski uvjeti da se </w:t>
      </w:r>
      <w:r w:rsidR="00780766">
        <w:t>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780766" w:rsidP="00D937CD" w:rsidR="00613361">
      <w:pPr>
        <w:jc w:val="center"/>
      </w:pPr>
      <w:r>
        <w:t xml:space="preserve">U Slavonskom </w:t>
      </w:r>
      <w:r w:rsidR="00613361">
        <w:t xml:space="preserve">Brodu,  </w:t>
      </w:r>
      <w:r w:rsidR="001E0BBC">
        <w:t>27</w:t>
      </w:r>
      <w:r>
        <w:t>.ožujka</w:t>
      </w:r>
      <w:r w:rsidR="003727BC">
        <w:t xml:space="preserve"> 2018</w:t>
      </w:r>
      <w:r w:rsidR="00C52411">
        <w:t>.</w:t>
      </w:r>
      <w:r w:rsidR="00D937CD">
        <w:t>g.</w:t>
      </w:r>
    </w:p>
    <w:p w:rsidRDefault="00780766" w:rsidP="00D937CD" w:rsidR="00780766">
      <w:pPr>
        <w:jc w:val="center"/>
      </w:pP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 w:rsidR="00D937CD">
        <w:t>STEČAJNA SUTKINJA</w:t>
      </w:r>
      <w:r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  <w:r w:rsidR="0088181C">
        <w:t>, v.r.</w:t>
      </w:r>
    </w:p>
    <w:p w:rsidRDefault="0088181C" w:rsidR="0088181C"/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</w:t>
      </w:r>
      <w:r w:rsidR="003727BC">
        <w:t>r</w:t>
      </w:r>
      <w:r w:rsidR="00156DF1">
        <w:t>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780766">
        <w:t>Đuri Vučetiću, Klokočevik, Kralja Tomislava 37</w:t>
      </w:r>
      <w:r w:rsidR="003727BC">
        <w:t xml:space="preserve">  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674766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2310ED4"/>
    <w:multiLevelType w:val="hybridMultilevel"/>
    <w:tmpl w:val="177E8C14"/>
    <w:lvl w:tplc="36A6C5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0709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83107"/>
    <w:rsid w:val="00192B4A"/>
    <w:rsid w:val="00193868"/>
    <w:rsid w:val="001A51B3"/>
    <w:rsid w:val="001E0BBC"/>
    <w:rsid w:val="00203C5D"/>
    <w:rsid w:val="00211234"/>
    <w:rsid w:val="00221A05"/>
    <w:rsid w:val="00231998"/>
    <w:rsid w:val="0028617D"/>
    <w:rsid w:val="002A4A71"/>
    <w:rsid w:val="002F2CBE"/>
    <w:rsid w:val="002F6DC2"/>
    <w:rsid w:val="00301440"/>
    <w:rsid w:val="00344642"/>
    <w:rsid w:val="003727BC"/>
    <w:rsid w:val="00385289"/>
    <w:rsid w:val="003909AD"/>
    <w:rsid w:val="00392E79"/>
    <w:rsid w:val="0039651D"/>
    <w:rsid w:val="003B0F71"/>
    <w:rsid w:val="003C6264"/>
    <w:rsid w:val="003E34A9"/>
    <w:rsid w:val="0040259E"/>
    <w:rsid w:val="00407DBB"/>
    <w:rsid w:val="00447FB6"/>
    <w:rsid w:val="00474D51"/>
    <w:rsid w:val="00492A6B"/>
    <w:rsid w:val="004C3BFD"/>
    <w:rsid w:val="004F4B5D"/>
    <w:rsid w:val="004F5CA4"/>
    <w:rsid w:val="00505A6A"/>
    <w:rsid w:val="00516058"/>
    <w:rsid w:val="00517A19"/>
    <w:rsid w:val="005266BF"/>
    <w:rsid w:val="00531D99"/>
    <w:rsid w:val="0056717E"/>
    <w:rsid w:val="00575380"/>
    <w:rsid w:val="005A6A61"/>
    <w:rsid w:val="005C6D7E"/>
    <w:rsid w:val="005F6571"/>
    <w:rsid w:val="00601DE5"/>
    <w:rsid w:val="00613361"/>
    <w:rsid w:val="00635C53"/>
    <w:rsid w:val="00653B44"/>
    <w:rsid w:val="00653EA4"/>
    <w:rsid w:val="00654BDA"/>
    <w:rsid w:val="00674766"/>
    <w:rsid w:val="006A6A18"/>
    <w:rsid w:val="006E1270"/>
    <w:rsid w:val="0070566B"/>
    <w:rsid w:val="007433C9"/>
    <w:rsid w:val="00761A7A"/>
    <w:rsid w:val="007740E9"/>
    <w:rsid w:val="00780766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81C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6457A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4733F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02D3"/>
    <w:rsid w:val="00CF470F"/>
    <w:rsid w:val="00D10B53"/>
    <w:rsid w:val="00D10BB9"/>
    <w:rsid w:val="00D536F6"/>
    <w:rsid w:val="00D854F8"/>
    <w:rsid w:val="00D937CD"/>
    <w:rsid w:val="00DA0FD0"/>
    <w:rsid w:val="00DB170B"/>
    <w:rsid w:val="00DC3691"/>
    <w:rsid w:val="00DD1FFE"/>
    <w:rsid w:val="00DD6425"/>
    <w:rsid w:val="00E06842"/>
    <w:rsid w:val="00E15699"/>
    <w:rsid w:val="00E20B8A"/>
    <w:rsid w:val="00E339AF"/>
    <w:rsid w:val="00E621F4"/>
    <w:rsid w:val="00E7305A"/>
    <w:rsid w:val="00E7654E"/>
    <w:rsid w:val="00EB4BE7"/>
    <w:rsid w:val="00EC4FBF"/>
    <w:rsid w:val="00EE479B"/>
    <w:rsid w:val="00F009DB"/>
    <w:rsid w:val="00F13373"/>
    <w:rsid w:val="00F20118"/>
    <w:rsid w:val="00F202C3"/>
    <w:rsid w:val="00F22BFE"/>
    <w:rsid w:val="00F545BF"/>
    <w:rsid w:val="00F63080"/>
    <w:rsid w:val="00F77BBB"/>
    <w:rsid w:val="00FA217A"/>
    <w:rsid w:val="00FA785E"/>
    <w:rsid w:val="00FB719D"/>
    <w:rsid w:val="00FC5800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37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347</properties:Words>
  <properties:Characters>1893</properties:Characters>
  <properties:Lines>73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2018-03-23T12:57:00Z</dcterms:created>
  <dc:creator>Korisnik</dc:creator>
  <cp:lastModifiedBy>wsadmin</cp:lastModifiedBy>
  <cp:lastPrinted>2018-03-27T09:12:00Z</cp:lastPrinted>
  <dcterms:modified xmlns:xsi="http://www.w3.org/2001/XMLSchema-instance" xsi:type="dcterms:W3CDTF">2018-03-27T09:23:00Z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IZGRADNJA-PRIJENOS U VL..docx)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