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ac6d" w14:paraId="ac9ac6d" w:rsidRDefault="00917194" w:rsidR="006A5E5B" w:rsidRPr="007E2BE5">
      <w:pPr>
        <w15:collapsed w:val="false"/>
      </w:pPr>
      <w:bookmarkStart w:name="_GoBack" w:id="0"/>
      <w:bookmarkEnd w:id="0"/>
      <w:r w:rsidRPr="007E2BE5">
        <w:t>REPUBLIKA HRVATSKA</w:t>
      </w:r>
    </w:p>
    <w:p w:rsidRDefault="00917194" w:rsidR="00917194" w:rsidRPr="007E2BE5">
      <w:r w:rsidRPr="007E2BE5">
        <w:t>TRG</w:t>
      </w:r>
      <w:r w:rsidR="00471A6A" w:rsidRPr="007E2BE5">
        <w:t>O</w:t>
      </w:r>
      <w:r w:rsidRPr="007E2BE5">
        <w:t xml:space="preserve">VAČKI SUD U </w:t>
      </w:r>
      <w:proofErr w:type="spellStart"/>
      <w:r w:rsidRPr="007E2BE5">
        <w:t>PAZINU</w:t>
      </w:r>
      <w:proofErr w:type="spellEnd"/>
      <w:r w:rsidRPr="007E2BE5">
        <w:t xml:space="preserve">                   </w:t>
      </w:r>
      <w:r w:rsidR="00636C78">
        <w:t xml:space="preserve">                             </w:t>
      </w:r>
      <w:r w:rsidR="00DA2CB1">
        <w:t>Poslovni broj 1</w:t>
      </w:r>
      <w:r w:rsidRPr="007E2BE5">
        <w:t xml:space="preserve"> St-</w:t>
      </w:r>
      <w:proofErr w:type="spellStart"/>
      <w:r w:rsidR="00560EB3">
        <w:t>592</w:t>
      </w:r>
      <w:proofErr w:type="spellEnd"/>
      <w:r w:rsidR="00250C34" w:rsidRPr="007E2BE5">
        <w:t>/</w:t>
      </w:r>
      <w:proofErr w:type="spellStart"/>
      <w:r w:rsidR="007E2BE5">
        <w:t>1</w:t>
      </w:r>
      <w:r w:rsidR="006257F5">
        <w:t>6</w:t>
      </w:r>
      <w:proofErr w:type="spellEnd"/>
      <w:r w:rsidR="00250C34" w:rsidRPr="007E2BE5">
        <w:t>-</w:t>
      </w:r>
      <w:proofErr w:type="spellStart"/>
      <w:r w:rsidR="004C6DB0">
        <w:t>19</w:t>
      </w:r>
      <w:proofErr w:type="spellEnd"/>
    </w:p>
    <w:p w:rsidRDefault="00917194" w:rsidR="00917194" w:rsidRPr="007E2BE5"/>
    <w:p w:rsidRDefault="00917194" w:rsidP="00917194" w:rsidR="00917194" w:rsidRPr="007E2BE5">
      <w:pPr>
        <w:jc w:val="center"/>
      </w:pPr>
      <w:r w:rsidRPr="007E2BE5">
        <w:t>ZAPISNIK</w:t>
      </w:r>
    </w:p>
    <w:p w:rsidRDefault="00917194" w:rsidP="00917194" w:rsidR="00917194" w:rsidRPr="007E2BE5">
      <w:pPr>
        <w:jc w:val="center"/>
      </w:pPr>
      <w:r w:rsidRPr="007E2BE5">
        <w:t>(ispitno ročište)</w:t>
      </w:r>
    </w:p>
    <w:p w:rsidRDefault="00917194" w:rsidP="00917194" w:rsidR="00917194" w:rsidRPr="007E2BE5">
      <w:pPr>
        <w:jc w:val="center"/>
      </w:pPr>
    </w:p>
    <w:p w:rsidRDefault="00250C34" w:rsidP="00917194" w:rsidR="00917194" w:rsidRPr="007E2BE5">
      <w:pPr>
        <w:jc w:val="center"/>
      </w:pPr>
      <w:r w:rsidRPr="007E2BE5">
        <w:t>Održano</w:t>
      </w:r>
      <w:r w:rsidR="00917194" w:rsidRPr="007E2BE5">
        <w:t xml:space="preserve"> dana </w:t>
      </w:r>
      <w:r w:rsidR="00833507">
        <w:t>9. veljače</w:t>
      </w:r>
      <w:r w:rsidR="006257F5">
        <w:t xml:space="preserve"> </w:t>
      </w:r>
      <w:proofErr w:type="spellStart"/>
      <w:r w:rsidR="006257F5">
        <w:t>2017</w:t>
      </w:r>
      <w:proofErr w:type="spellEnd"/>
      <w:r w:rsidR="001226A0" w:rsidRPr="007E2BE5">
        <w:t>.</w:t>
      </w:r>
      <w:r w:rsidR="00917194" w:rsidRPr="007E2BE5">
        <w:t xml:space="preserve"> godine na Trgovačkom sudu u Pazinu, </w:t>
      </w:r>
    </w:p>
    <w:p w:rsidRDefault="00917194" w:rsidP="00917194" w:rsidR="00917194" w:rsidRPr="007E2BE5">
      <w:pPr>
        <w:jc w:val="center"/>
      </w:pPr>
      <w:r w:rsidRPr="007E2BE5">
        <w:t xml:space="preserve">u stečajnom postupku nad stečajnim dužnikom </w:t>
      </w:r>
    </w:p>
    <w:p w:rsidRDefault="00833507" w:rsidP="00917194" w:rsidR="009A3F15">
      <w:pPr>
        <w:jc w:val="center"/>
      </w:pPr>
      <w:proofErr w:type="spellStart"/>
      <w:r>
        <w:t>FUNDAMENTUM</w:t>
      </w:r>
      <w:proofErr w:type="spellEnd"/>
      <w:r>
        <w:t xml:space="preserve"> d.o.o. Pula, </w:t>
      </w:r>
      <w:proofErr w:type="spellStart"/>
      <w:r>
        <w:t>Portarata</w:t>
      </w:r>
      <w:proofErr w:type="spellEnd"/>
      <w:r>
        <w:t xml:space="preserve"> 8,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65724141318</w:t>
      </w:r>
      <w:proofErr w:type="spellEnd"/>
    </w:p>
    <w:p w:rsidRDefault="00833507" w:rsidP="00917194" w:rsidR="00833507">
      <w:pPr>
        <w:jc w:val="center"/>
      </w:pPr>
    </w:p>
    <w:p w:rsidRDefault="00833507" w:rsidP="00917194" w:rsidR="00833507" w:rsidRPr="007E2BE5">
      <w:pPr>
        <w:jc w:val="center"/>
      </w:pPr>
    </w:p>
    <w:p w:rsidRDefault="00917194" w:rsidP="00917194" w:rsidR="00917194" w:rsidRPr="007E2BE5">
      <w:pPr>
        <w:jc w:val="both"/>
      </w:pPr>
      <w:r w:rsidRPr="007E2BE5">
        <w:t>OD SUDA NAZOČNI:</w:t>
      </w:r>
    </w:p>
    <w:p w:rsidRDefault="00917194" w:rsidP="00917194" w:rsidR="00917194" w:rsidRPr="007E2BE5">
      <w:pPr>
        <w:jc w:val="both"/>
      </w:pPr>
      <w:smartTag w:element="PersonName" w:uri="urn:schemas-microsoft-com:office:smarttags">
        <w:r w:rsidRPr="007E2BE5">
          <w:t>Damir Rabar</w:t>
        </w:r>
      </w:smartTag>
      <w:r w:rsidRPr="007E2BE5">
        <w:t>, stečajni sudac</w:t>
      </w:r>
    </w:p>
    <w:p w:rsidRDefault="00FF79F4" w:rsidP="00917194" w:rsidR="00917194" w:rsidRPr="007E2BE5">
      <w:pPr>
        <w:jc w:val="both"/>
      </w:pPr>
      <w:r w:rsidRPr="007E2BE5">
        <w:t xml:space="preserve">Lorena </w:t>
      </w:r>
      <w:proofErr w:type="spellStart"/>
      <w:r w:rsidRPr="007E2BE5">
        <w:t>Paris</w:t>
      </w:r>
      <w:proofErr w:type="spellEnd"/>
      <w:r w:rsidRPr="007E2BE5">
        <w:t xml:space="preserve"> Aničić</w:t>
      </w:r>
      <w:r w:rsidR="00917194" w:rsidRPr="007E2BE5">
        <w:t>, zapisničar</w:t>
      </w:r>
    </w:p>
    <w:p w:rsidRDefault="00917194" w:rsidP="00917194" w:rsidR="00917194">
      <w:pPr>
        <w:jc w:val="both"/>
      </w:pPr>
    </w:p>
    <w:p w:rsidRDefault="00001FD4" w:rsidP="00001FD4" w:rsidR="00001FD4" w:rsidRPr="007E2BE5">
      <w:pPr>
        <w:jc w:val="center"/>
      </w:pPr>
      <w:r w:rsidRPr="007E2BE5">
        <w:t xml:space="preserve">Početak u </w:t>
      </w:r>
      <w:proofErr w:type="spellStart"/>
      <w:r w:rsidR="00833507">
        <w:t>13</w:t>
      </w:r>
      <w:proofErr w:type="spellEnd"/>
      <w:r w:rsidRPr="007E2BE5">
        <w:t>:</w:t>
      </w:r>
      <w:proofErr w:type="spellStart"/>
      <w:r>
        <w:t>00</w:t>
      </w:r>
      <w:proofErr w:type="spellEnd"/>
      <w:r w:rsidRPr="007E2BE5">
        <w:t xml:space="preserve"> sati.</w:t>
      </w:r>
    </w:p>
    <w:p w:rsidRDefault="00001FD4" w:rsidP="00917194" w:rsidR="00001FD4">
      <w:pPr>
        <w:jc w:val="both"/>
      </w:pPr>
    </w:p>
    <w:p w:rsidRDefault="004D05EC" w:rsidP="00833507" w:rsidR="00833507" w:rsidRPr="00833507">
      <w:pPr>
        <w:jc w:val="both"/>
      </w:pPr>
      <w:r>
        <w:tab/>
      </w:r>
      <w:r w:rsidR="00833507" w:rsidRPr="00833507">
        <w:t xml:space="preserve">Utvrđuje se da je stečajni upravitelj, podneskom od </w:t>
      </w:r>
      <w:r w:rsidR="00833507">
        <w:t>8</w:t>
      </w:r>
      <w:r w:rsidR="00833507" w:rsidRPr="00833507">
        <w:t xml:space="preserve">. veljače </w:t>
      </w:r>
      <w:proofErr w:type="spellStart"/>
      <w:r w:rsidR="00833507" w:rsidRPr="00833507">
        <w:t>2017</w:t>
      </w:r>
      <w:proofErr w:type="spellEnd"/>
      <w:r w:rsidR="00833507" w:rsidRPr="00833507">
        <w:t xml:space="preserve">.  obavijestio sud kako nije sposoban za rad zbog bolesti, zbog čega nije dostavio izvješće, i nije mogao pristupiti na današnje ročište.  </w:t>
      </w:r>
    </w:p>
    <w:p w:rsidRDefault="00917194" w:rsidP="004D05EC" w:rsidR="00CA7088">
      <w:pPr>
        <w:jc w:val="both"/>
      </w:pPr>
      <w:r w:rsidRPr="007E2BE5">
        <w:tab/>
      </w:r>
    </w:p>
    <w:p w:rsidRDefault="00BA50C1" w:rsidP="00050836" w:rsidR="00BA50C1" w:rsidRPr="007E2BE5">
      <w:pPr>
        <w:jc w:val="both"/>
      </w:pPr>
    </w:p>
    <w:p w:rsidRDefault="00250C34" w:rsidP="008B5030" w:rsidR="00250C34" w:rsidRPr="007E2BE5">
      <w:pPr>
        <w:ind w:firstLine="708"/>
        <w:jc w:val="both"/>
      </w:pPr>
      <w:r w:rsidRPr="007E2BE5">
        <w:t xml:space="preserve">Stečajni sudac </w:t>
      </w:r>
    </w:p>
    <w:p w:rsidRDefault="00250C34" w:rsidP="00250C34" w:rsidR="00250C34" w:rsidRPr="007E2BE5">
      <w:pPr>
        <w:jc w:val="center"/>
      </w:pPr>
      <w:r w:rsidRPr="007E2BE5">
        <w:t xml:space="preserve">r j e š a v a </w:t>
      </w:r>
    </w:p>
    <w:p w:rsidRDefault="00250C34" w:rsidP="00250C34" w:rsidR="00250C34" w:rsidRPr="007E2BE5">
      <w:pPr>
        <w:jc w:val="center"/>
      </w:pPr>
    </w:p>
    <w:p w:rsidRDefault="00001FD4" w:rsidP="00D23AB7" w:rsidR="00034DD1" w:rsidRPr="00050836">
      <w:pPr>
        <w:ind w:firstLine="720"/>
        <w:jc w:val="both"/>
      </w:pPr>
      <w:r>
        <w:t xml:space="preserve">Današnje ispitno ročište se </w:t>
      </w:r>
      <w:proofErr w:type="spellStart"/>
      <w:r>
        <w:t>prelaže</w:t>
      </w:r>
      <w:proofErr w:type="spellEnd"/>
      <w:r>
        <w:t xml:space="preserve"> za </w:t>
      </w:r>
      <w:r w:rsidR="00724BE6">
        <w:t>9. ožujka</w:t>
      </w:r>
      <w:r>
        <w:t xml:space="preserve"> </w:t>
      </w:r>
      <w:proofErr w:type="spellStart"/>
      <w:r>
        <w:t>2017</w:t>
      </w:r>
      <w:proofErr w:type="spellEnd"/>
      <w:r>
        <w:t xml:space="preserve">. godine u </w:t>
      </w:r>
      <w:proofErr w:type="spellStart"/>
      <w:r>
        <w:t>1</w:t>
      </w:r>
      <w:r w:rsidR="00724BE6">
        <w:t>3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</w:t>
      </w:r>
      <w:r w:rsidR="00D11B78" w:rsidRPr="00050836">
        <w:t>.</w:t>
      </w:r>
    </w:p>
    <w:p w:rsidRDefault="00E423EC" w:rsidP="007546E3" w:rsidR="00E423EC" w:rsidRPr="006257F5">
      <w:pPr>
        <w:ind w:firstLine="708"/>
        <w:jc w:val="both"/>
        <w:rPr>
          <w:color w:val="FF0000"/>
        </w:rPr>
      </w:pPr>
    </w:p>
    <w:p w:rsidRDefault="00034DD1" w:rsidP="00164D18" w:rsidR="00034DD1" w:rsidRPr="007E2BE5">
      <w:pPr>
        <w:ind w:firstLine="708"/>
        <w:jc w:val="center"/>
      </w:pPr>
      <w:r w:rsidRPr="007E2BE5">
        <w:t xml:space="preserve">Dovršeno u </w:t>
      </w:r>
      <w:proofErr w:type="spellStart"/>
      <w:r w:rsidR="00833507">
        <w:t>13</w:t>
      </w:r>
      <w:proofErr w:type="spellEnd"/>
      <w:r w:rsidR="005D0ECC" w:rsidRPr="007E2BE5">
        <w:t>:</w:t>
      </w:r>
      <w:proofErr w:type="spellStart"/>
      <w:r w:rsidR="00DA46C5">
        <w:t>1</w:t>
      </w:r>
      <w:r w:rsidR="00001FD4">
        <w:t>0</w:t>
      </w:r>
      <w:proofErr w:type="spellEnd"/>
      <w:r w:rsidR="005D0ECC" w:rsidRPr="007E2BE5">
        <w:t xml:space="preserve"> </w:t>
      </w:r>
      <w:r w:rsidRPr="007E2BE5">
        <w:t>sati.</w:t>
      </w:r>
    </w:p>
    <w:p w:rsidRDefault="00034DD1" w:rsidP="007546E3" w:rsidR="00034DD1" w:rsidRPr="007E2BE5">
      <w:pPr>
        <w:ind w:firstLine="708"/>
        <w:jc w:val="both"/>
      </w:pPr>
    </w:p>
    <w:p w:rsidRDefault="00034DD1" w:rsidP="007546E3" w:rsidR="00034DD1" w:rsidRPr="007E2BE5">
      <w:pPr>
        <w:ind w:firstLine="708"/>
        <w:jc w:val="both"/>
      </w:pPr>
    </w:p>
    <w:p w:rsidRDefault="00034DD1" w:rsidP="007546E3" w:rsidR="00034DD1" w:rsidRPr="007E2BE5">
      <w:pPr>
        <w:ind w:firstLine="708"/>
        <w:jc w:val="both"/>
      </w:pPr>
      <w:r w:rsidRPr="007E2BE5">
        <w:t>Zapisničar</w:t>
      </w:r>
      <w:r w:rsidRPr="007E2BE5">
        <w:tab/>
      </w:r>
      <w:r w:rsidRPr="007E2BE5">
        <w:tab/>
      </w:r>
      <w:r w:rsidRPr="007E2BE5">
        <w:tab/>
        <w:t>Stečajni sudac</w:t>
      </w:r>
      <w:r w:rsidRPr="007E2BE5">
        <w:tab/>
      </w:r>
      <w:r w:rsidRPr="007E2BE5">
        <w:tab/>
      </w:r>
      <w:r w:rsidRPr="007E2BE5">
        <w:tab/>
      </w:r>
      <w:r w:rsidRPr="007E2BE5">
        <w:tab/>
        <w:t>Stečajni upravitelj</w:t>
      </w:r>
    </w:p>
    <w:p w:rsidRDefault="00034DD1" w:rsidP="007546E3" w:rsidR="00034DD1" w:rsidRPr="007E2BE5">
      <w:pPr>
        <w:ind w:firstLine="708"/>
        <w:jc w:val="both"/>
      </w:pPr>
    </w:p>
    <w:p w:rsidRDefault="00034DD1" w:rsidP="007546E3" w:rsidR="00034DD1" w:rsidRPr="007E2BE5">
      <w:pPr>
        <w:ind w:firstLine="708"/>
        <w:jc w:val="both"/>
      </w:pPr>
    </w:p>
    <w:p w:rsidRDefault="00034DD1" w:rsidP="007546E3" w:rsidR="00034DD1" w:rsidRPr="007E2BE5">
      <w:pPr>
        <w:ind w:firstLine="708"/>
        <w:jc w:val="both"/>
      </w:pPr>
    </w:p>
    <w:p w:rsidRDefault="00E423EC" w:rsidP="007546E3" w:rsidR="00E423EC" w:rsidRPr="007E2BE5">
      <w:pPr>
        <w:ind w:firstLine="708"/>
        <w:jc w:val="both"/>
      </w:pPr>
    </w:p>
    <w:p w:rsidRDefault="00034DD1" w:rsidP="007546E3" w:rsidR="00034DD1" w:rsidRPr="007E2BE5">
      <w:pPr>
        <w:ind w:firstLine="708"/>
        <w:jc w:val="both"/>
      </w:pPr>
      <w:r w:rsidRPr="007E2BE5">
        <w:t>Vjerovnici</w:t>
      </w:r>
    </w:p>
    <w:sectPr w:rsidSect="003E1F8E" w:rsidR="00034DD1" w:rsidRPr="007E2BE5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EB3" w:rsidR="00560EB3">
      <w:r>
        <w:separator/>
      </w:r>
    </w:p>
  </w:endnote>
  <w:endnote w:id="0" w:type="continuationSeparator">
    <w:p w:rsidRDefault="00560EB3" w:rsidR="00560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EB3" w:rsidR="00560EB3">
      <w:r>
        <w:separator/>
      </w:r>
    </w:p>
  </w:footnote>
  <w:footnote w:id="0" w:type="continuationSeparator">
    <w:p w:rsidRDefault="00560EB3" w:rsidR="00560E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EB3" w:rsidP="003E1F8E" w:rsidR="00560E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60EB3" w:rsidR="00560E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EB3" w:rsidP="003E1F8E" w:rsidR="00560E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0EB3" w:rsidP="009A3F15" w:rsidR="00560EB3" w:rsidRPr="007E2BE5">
    <w:pPr>
      <w:pStyle w:val="Zaglavlje"/>
      <w:jc w:val="right"/>
    </w:pPr>
    <w:r>
      <w:t>Poslovni broj 1</w:t>
    </w:r>
    <w:r w:rsidRPr="007E2BE5">
      <w:t xml:space="preserve"> St-</w:t>
    </w:r>
    <w:proofErr w:type="spellStart"/>
    <w:r>
      <w:t>907</w:t>
    </w:r>
    <w:proofErr w:type="spellEnd"/>
    <w:r w:rsidRPr="007E2BE5">
      <w:t>/</w:t>
    </w:r>
    <w:proofErr w:type="spellStart"/>
    <w:r>
      <w:t>16</w:t>
    </w:r>
    <w:proofErr w:type="spellEnd"/>
    <w:r w:rsidRPr="007E2BE5">
      <w:t>-</w:t>
    </w:r>
    <w: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1FD4"/>
    <w:rsid w:val="00002D31"/>
    <w:rsid w:val="00034DD1"/>
    <w:rsid w:val="0003797E"/>
    <w:rsid w:val="00050836"/>
    <w:rsid w:val="0011423F"/>
    <w:rsid w:val="001226A0"/>
    <w:rsid w:val="0014540F"/>
    <w:rsid w:val="00145541"/>
    <w:rsid w:val="00164D18"/>
    <w:rsid w:val="00165B56"/>
    <w:rsid w:val="001C3DE9"/>
    <w:rsid w:val="00202458"/>
    <w:rsid w:val="00250C34"/>
    <w:rsid w:val="002E1A40"/>
    <w:rsid w:val="003B25EF"/>
    <w:rsid w:val="003B36E4"/>
    <w:rsid w:val="003E1F8E"/>
    <w:rsid w:val="0041710F"/>
    <w:rsid w:val="00471A6A"/>
    <w:rsid w:val="004C3668"/>
    <w:rsid w:val="004C6DB0"/>
    <w:rsid w:val="004D05EC"/>
    <w:rsid w:val="004D747D"/>
    <w:rsid w:val="004F75AD"/>
    <w:rsid w:val="00526070"/>
    <w:rsid w:val="00560EB3"/>
    <w:rsid w:val="0056315D"/>
    <w:rsid w:val="005865A0"/>
    <w:rsid w:val="005A3FBC"/>
    <w:rsid w:val="005B5298"/>
    <w:rsid w:val="005C144C"/>
    <w:rsid w:val="005D0ECC"/>
    <w:rsid w:val="005F60F5"/>
    <w:rsid w:val="00601AD1"/>
    <w:rsid w:val="006257F5"/>
    <w:rsid w:val="00635965"/>
    <w:rsid w:val="00636C78"/>
    <w:rsid w:val="00644069"/>
    <w:rsid w:val="006578BA"/>
    <w:rsid w:val="00681F39"/>
    <w:rsid w:val="00686DFA"/>
    <w:rsid w:val="006A5E5B"/>
    <w:rsid w:val="006C176A"/>
    <w:rsid w:val="006E0058"/>
    <w:rsid w:val="00713E96"/>
    <w:rsid w:val="00724BE6"/>
    <w:rsid w:val="00742BA3"/>
    <w:rsid w:val="00745836"/>
    <w:rsid w:val="007546E3"/>
    <w:rsid w:val="00783EEA"/>
    <w:rsid w:val="007A723D"/>
    <w:rsid w:val="007E2BE5"/>
    <w:rsid w:val="00800ECB"/>
    <w:rsid w:val="00823495"/>
    <w:rsid w:val="00830E51"/>
    <w:rsid w:val="00833507"/>
    <w:rsid w:val="0085202E"/>
    <w:rsid w:val="008A3296"/>
    <w:rsid w:val="008B5030"/>
    <w:rsid w:val="00917194"/>
    <w:rsid w:val="00921634"/>
    <w:rsid w:val="00961494"/>
    <w:rsid w:val="00963545"/>
    <w:rsid w:val="00972758"/>
    <w:rsid w:val="009A3F15"/>
    <w:rsid w:val="009C3B86"/>
    <w:rsid w:val="009D179A"/>
    <w:rsid w:val="009D3C65"/>
    <w:rsid w:val="00A555C6"/>
    <w:rsid w:val="00AB32DA"/>
    <w:rsid w:val="00AE637C"/>
    <w:rsid w:val="00AF5308"/>
    <w:rsid w:val="00B1668B"/>
    <w:rsid w:val="00B2290E"/>
    <w:rsid w:val="00B80BDB"/>
    <w:rsid w:val="00BA1568"/>
    <w:rsid w:val="00BA50C1"/>
    <w:rsid w:val="00BE4DD3"/>
    <w:rsid w:val="00C122A3"/>
    <w:rsid w:val="00C3575C"/>
    <w:rsid w:val="00C570C3"/>
    <w:rsid w:val="00C60868"/>
    <w:rsid w:val="00C75FE6"/>
    <w:rsid w:val="00C85AC1"/>
    <w:rsid w:val="00CA23F3"/>
    <w:rsid w:val="00CA7088"/>
    <w:rsid w:val="00CE3462"/>
    <w:rsid w:val="00CE6849"/>
    <w:rsid w:val="00D11B78"/>
    <w:rsid w:val="00D1765E"/>
    <w:rsid w:val="00D23AB7"/>
    <w:rsid w:val="00D7793E"/>
    <w:rsid w:val="00D80CCE"/>
    <w:rsid w:val="00D83E6A"/>
    <w:rsid w:val="00DA2CB1"/>
    <w:rsid w:val="00DA46C5"/>
    <w:rsid w:val="00DA7CF4"/>
    <w:rsid w:val="00DD566A"/>
    <w:rsid w:val="00DF4EAF"/>
    <w:rsid w:val="00E07480"/>
    <w:rsid w:val="00E102E4"/>
    <w:rsid w:val="00E423EC"/>
    <w:rsid w:val="00E61F96"/>
    <w:rsid w:val="00E97FDD"/>
    <w:rsid w:val="00F444F5"/>
    <w:rsid w:val="00F5459C"/>
    <w:rsid w:val="00F57F71"/>
    <w:rsid w:val="00FA363F"/>
    <w:rsid w:val="00FF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01FD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fusnote" w:type="paragraph">
    <w:name w:val="footnote text"/>
    <w:basedOn w:val="Normal"/>
    <w:link w:val="TekstfusnoteChar"/>
    <w:uiPriority w:val="99"/>
    <w:unhideWhenUsed/>
    <w:rsid w:val="00921634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921634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921634"/>
    <w:pPr>
      <w:spacing w:after="80"/>
    </w:pPr>
    <w:rPr>
      <w:rFonts w:hAnsi="Calibri" w:ascii="Calibr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921634"/>
    <w:rPr>
      <w:rFonts w:cs="Times New Roman" w:hAnsi="Times New Roman" w:asci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4C36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A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A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A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A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01FD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Tekstfusnote" w:type="paragraph">
    <w:name w:val="footnote text"/>
    <w:basedOn w:val="Normal"/>
    <w:link w:val="TekstfusnoteChar"/>
    <w:uiPriority w:val="99"/>
    <w:unhideWhenUsed/>
    <w:rsid w:val="00921634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921634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921634"/>
    <w:pPr>
      <w:spacing w:after="80"/>
    </w:pPr>
    <w:rPr>
      <w:rFonts w:ascii="Calibri" w:hAnsi="Calibr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921634"/>
    <w:rPr>
      <w:rFonts w:ascii="Times New Roman" w:cs="Times New Roman" w:hAnsi="Times New Roman" w:hint="default"/>
      <w:vertAlign w:val="superscript"/>
    </w:rPr>
  </w:style>
  <w:style w:styleId="Odlomakpopisa" w:type="paragraph">
    <w:name w:val="List Paragraph"/>
    <w:basedOn w:val="Normal"/>
    <w:uiPriority w:val="34"/>
    <w:qFormat/>
    <w:rsid w:val="004C36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5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A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A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A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A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0409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775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566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0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9. veljače 2017.</izvorni_sadrzaj>
    <derivirana_varijabla naziv="DomainObject.StvarniPocetakDatum_1">9. veljače 2017.</derivirana_varijabla>
  </DomainObject.StvarniPocetakDatum>
  <DomainObject.StvarniZavrsetakDatum>
    <izvorni_sadrzaj>9. veljače 2017.</izvorni_sadrzaj>
    <derivirana_varijabla naziv="DomainObject.StvarniZavrsetakDatum_1">9. veljače 2017.</derivirana_varijabla>
  </DomainObject.StvarniZavrsetakDatum>
  <DomainObject.PlaniraniZavrsetakDatum>
    <izvorni_sadrzaj>9. veljače 2017.</izvorni_sadrzaj>
    <derivirana_varijabla naziv="DomainObject.PlaniraniZavrsetakDatum_1">9. veljače 2017.</derivirana_varijabla>
  </DomainObject.PlaniraniZavrsetakDatum>
  <DomainObject.PlaniraniPocetakDatum>
    <izvorni_sadrzaj>9. veljače 2017.</izvorni_sadrzaj>
    <derivirana_varijabla naziv="DomainObject.PlaniraniPocetakDatum_1">9. veljače 2017.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13:10</izvorni_sadrzaj>
    <derivirana_varijabla naziv="DomainObject.StvarniZavrsetakVrijeme_1">13:10</derivirana_varijabla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9. veljače 2017.</izvorni_sadrzaj>
    <derivirana_varijabla naziv="DomainObject.Zapisnik.DatumKreiranja_1">9. veljače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St-592/2016-19</izvorni_sadrzaj>
    <derivirana_varijabla naziv="DomainObject.Zapisnik.Oznaka_1">St-592/2016-19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FUNDAMENTUM d.o.o. PULA zastupanog po punomoćniku Odvj. Dražan Gunjača</izvorni_sadrzaj>
    <derivirana_varijabla naziv="DomainObject.Predmet.ProtustrankaFormated_1">  FUNDAMENTUM d.o.o. PULA zastupanog po punomoćniku Odvj. Dražan Gunjača</derivirana_varijabla>
  </DomainObject.Predmet.ProtustrankaFormated>
  <DomainObject.Predmet.ProtustrankaFormatedOIB>
    <izvorni_sadrzaj>  FUNDAMENTUM d.o.o. PULA, OIB 65724141318 zastupanog po punomoćniku Odvj. Dražan Gunjača</izvorni_sadrzaj>
    <derivirana_varijabla naziv="DomainObject.Predmet.ProtustrankaFormatedOIB_1">  FUNDAMENTUM d.o.o. PULA, OIB 65724141318 zastupanog po punomoćniku Odvj. Dražan Gunjača</derivirana_varijabla>
  </DomainObject.Predmet.ProtustrankaFormatedOIB>
  <DomainObject.Predmet.ProtustrankaFormatedWithAdress>
    <izvorni_sadrzaj> FUNDAMENTUM d.o.o. PULA, Portarata 8, 52100 Pula zastupanog po punomoćniku Odvj. Dražan Gunjača</izvorni_sadrzaj>
    <derivirana_varijabla naziv="DomainObject.Predmet.ProtustrankaFormatedWithAdress_1"> FUNDAMENTUM d.o.o. PULA, Portarata 8, 52100 Pula zastupanog po punomoćniku Odvj. Dražan Gunjača</derivirana_varijabla>
  </DomainObject.Predmet.ProtustrankaFormatedWithAdress>
  <DomainObject.Predmet.ProtustrankaFormatedWithAdressOIB>
    <izvorni_sadrzaj> FUNDAMENTUM d.o.o. PULA, OIB 65724141318, Portarata 8, 52100 Pula zastupanog po punomoćniku Odvj. Dražan Gunjača</izvorni_sadrzaj>
    <derivirana_varijabla naziv="DomainObject.Predmet.ProtustrankaFormatedWithAdressOIB_1"> FUNDAMENTUM d.o.o. PULA, OIB 65724141318, Portarata 8, 52100 Pula zastupanog po punomoćniku Odvj. Dražan Gunjača</derivirana_varijabla>
  </DomainObject.Predmet.ProtustrankaFormatedWithAdressOIB>
  <DomainObject.Predmet.ProtustrankaWithAdress>
    <izvorni_sadrzaj>FUNDAMENTUM d.o.o. PULA Portarata 8, 52100 Pula</izvorni_sadrzaj>
    <derivirana_varijabla naziv="DomainObject.Predmet.ProtustrankaWithAdress_1">FUNDAMENTUM d.o.o. PULA Portarata 8, 52100 Pula</derivirana_varijabla>
  </DomainObject.Predmet.ProtustrankaWithAdress>
  <DomainObject.Predmet.ProtustrankaWithAdressOIB>
    <izvorni_sadrzaj>FUNDAMENTUM d.o.o. PULA, OIB 65724141318, Portarata 8, 52100 Pula</izvorni_sadrzaj>
    <derivirana_varijabla naziv="DomainObject.Predmet.ProtustrankaWithAdressOIB_1">FUNDAMENTUM d.o.o. PULA, OIB 65724141318, Portarata 8, 52100 Pula</derivirana_varijabla>
  </DomainObject.Predmet.ProtustrankaWithAdressOIB>
  <DomainObject.Predmet.ProtustrankaNazivFormated>
    <izvorni_sadrzaj>FUNDAMENTUM d.o.o. PULA</izvorni_sadrzaj>
    <derivirana_varijabla naziv="DomainObject.Predmet.ProtustrankaNazivFormated_1">FUNDAMENTUM d.o.o. PULA</derivirana_varijabla>
  </DomainObject.Predmet.ProtustrankaNazivFormated>
  <DomainObject.Predmet.ProtustrankaNazivFormatedOIB>
    <izvorni_sadrzaj>FUNDAMENTUM d.o.o. PULA, OIB 65724141318</izvorni_sadrzaj>
    <derivirana_varijabla naziv="DomainObject.Predmet.ProtustrankaNazivFormatedOIB_1">FUNDAMENTUM d.o.o.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PULA zastupanog po punomoćniku Odvj. Dražan Gunjača</item>
    </izvorni_sadrzaj>
    <derivirana_varijabla naziv="DomainObject.Predmet.ProtuStrankaListFormated_1">
      <item>FUNDAMENTUM d.o.o. PULA zastupanog po punomoćniku Odvj. Dražan Gunjača</item>
    </derivirana_varijabla>
  </DomainObject.Predmet.ProtuStrankaListFormated>
  <DomainObject.Predmet.ProtuStrankaListFormatedOIB>
    <izvorni_sadrzaj>
      <item>FUNDAMENTUM d.o.o. PULA, OIB 65724141318 zastupanog po punomoćniku Odvj. Dražan Gunjača</item>
    </izvorni_sadrzaj>
    <derivirana_varijabla naziv="DomainObject.Predmet.ProtuStrankaListFormatedOIB_1">
      <item>FUNDAMENTUM d.o.o. PULA, OIB 65724141318 zastupanog po punomoćniku Odvj. Dražan Gunjača</item>
    </derivirana_varijabla>
  </DomainObject.Predmet.ProtuStrankaListFormatedOIB>
  <DomainObject.Predmet.ProtuStrankaListFormatedWithAdress>
    <izvorni_sadrzaj>
      <item>FUNDAMENTUM d.o.o. PULA, Portarata 8, 52100 Pula zastupanog po punomoćniku Odvj. Dražan Gunjača</item>
    </izvorni_sadrzaj>
    <derivirana_varijabla naziv="DomainObject.Predmet.ProtuStrankaListFormatedWithAdress_1">
      <item>FUNDAMENTUM d.o.o. PULA, Portarata 8, 52100 Pula zastupanog po punomoćniku Odvj. Dražan Gunjača</item>
    </derivirana_varijabla>
  </DomainObject.Predmet.ProtuStrankaListFormatedWithAdress>
  <DomainObject.Predmet.ProtuStrankaListFormatedWithAdressOIB>
    <izvorni_sadrzaj>
      <item>FUNDAMENTUM d.o.o. PULA, OIB 65724141318, Portarata 8, 52100 Pula zastupanog po punomoćniku Odvj. Dražan Gunjača</item>
    </izvorni_sadrzaj>
    <derivirana_varijabla naziv="DomainObject.Predmet.ProtuStrankaListFormatedWithAdressOIB_1">
      <item>FUNDAMENTUM d.o.o. PULA, OIB 65724141318, Portarata 8, 52100 Pula zastupanog po punomoćniku Odvj. Dražan Gunjača</item>
    </derivirana_varijabla>
  </DomainObject.Predmet.ProtuStrankaListFormatedWithAdressOIB>
  <DomainObject.Predmet.ProtuStrankaListNazivFormated>
    <izvorni_sadrzaj>
      <item>FUNDAMENTUM d.o.o. PULA</item>
    </izvorni_sadrzaj>
    <derivirana_varijabla naziv="DomainObject.Predmet.ProtuStrankaListNazivFormated_1">
      <item>FUNDAMENTUM d.o.o. PULA</item>
    </derivirana_varijabla>
  </DomainObject.Predmet.ProtuStrankaListNazivFormated>
  <DomainObject.Predmet.ProtuStrankaListNazivFormatedOIB>
    <izvorni_sadrzaj>
      <item>FUNDAMENTUM d.o.o. PULA, OIB 65724141318</item>
    </izvorni_sadrzaj>
    <derivirana_varijabla naziv="DomainObject.Predmet.ProtuStrankaListNazivFormatedOIB_1">
      <item>FUNDAMENTUM d.o.o. PULA, OIB 65724141318</item>
    </derivirana_varijabla>
  </DomainObject.Predmet.ProtuStrankaListNazivFormatedOIB>
  <DomainObject.Predmet.OstaliListFormated>
    <izvorni_sadrzaj>
      <item>Odvj. Dražan Gunjača punomoćnik sudionika u postupku FUNDAMENTUM d.o.o. PULA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Formated_1">
      <item>Odvj. Dražan Gunjača punomoćnik sudionika u postupku FUNDAMENTUM d.o.o. PULA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Formated>
  <DomainObject.Predmet.OstaliListFormatedOIB>
    <izvorni_sadrzaj>
      <item>Odvj. Dražan Gunjača punomoćnik sudionika u postupku FUNDAMENTUM d.o.o. PULA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FormatedOIB_1">
      <item>Odvj. Dražan Gunjača punomoćnik sudionika u postupku FUNDAMENTUM d.o.o. PULA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FormatedOIB>
  <DomainObject.Predmet.OstaliListFormatedWithAdress>
    <izvorni_sadrzaj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izvorni_sadrzaj>
    <derivirana_varijabla naziv="DomainObject.Predmet.OstaliListFormatedWithAdress_1">
      <item>Odvj. Dražan Gunjača, Kandlerova 3/I, 52100 Pula punomoćnik sudionika u postupku FUNDAMENTUM d.o.o.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derivirana_varijabla>
  </DomainObject.Predmet.OstaliListFormatedWithAdress>
  <DomainObject.Predmet.OstaliListFormatedWithAdressOIB>
    <izvorni_sadrzaj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izvorni_sadrzaj>
    <derivirana_varijabla naziv="DomainObject.Predmet.OstaliListFormatedWithAdressOIB_1">
      <item>Odvj. Dražan Gunjača, Kandlerova 3/I, 52100 Pula punomoćnik sudionika u postupku FUNDAMENTUM d.o.o.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derivirana_varijabla>
  </DomainObject.Predmet.OstaliListFormatedWithAdressOIB>
  <DomainObject.Predmet.OstaliListNazivFormated>
    <izvorni_sadrzaj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NazivFormated_1"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NazivFormated>
  <DomainObject.Predmet.OstaliListNazivFormatedOIB>
    <izvorni_sadrzaj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NazivFormatedOIB_1"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St-592/2016-19</izvorni_sadrzaj>
    <derivirana_varijabla naziv="DomainObject.PoslovniBrojDokumenta_1">St-592/2016-19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PULA</izvorni_sadrzaj>
    <derivirana_varijabla naziv="DomainObject.Predmet.ProtustrankaIDrugi_1">FUNDAMENTUM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PULA, OIB 65724141318, Portarata 8, 52100 Pula</izvorni_sadrzaj>
    <derivirana_varijabla naziv="DomainObject.Predmet.ProtustrankaIDrugiAdressOIB_1">FUNDAMENTUM d.o.o.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SudioniciListNaziv_1">
      <item>FINANCIJSKA AGENCIJA, RC RIJEKA, PODRUŽNICA PULA, PULA</item>
      <item>FUNDAMENTUM d.o.o. PULA</item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  <item>, OIB null</item>
      <item>, OIB 28211526897</item>
      <item>, OIB 36943771035</item>
      <item>, OIB null</item>
    </izvorni_sadrzaj>
    <derivirana_varijabla naziv="DomainObject.Predmet.SudioniciListNazivOIB_1">
      <item>, OIB 85821130368</item>
      <item>, OIB 65724141318</item>
      <item>, OIB null</item>
      <item>, OIB 28211526897</item>
      <item>, OIB 36943771035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116</properties:Words>
  <properties:Characters>635</properties:Characters>
  <properties:Lines>36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2017-02-09T11:48:00Z</dcterms:created>
  <dc:creator>drabar</dc:creator>
  <cp:lastModifiedBy>Lorena Paris Aničić</cp:lastModifiedBy>
  <cp:lastPrinted>2017-02-09T12:03:00Z</cp:lastPrinted>
  <dcterms:modified xmlns:xsi="http://www.w3.org/2001/XMLSchema-instance" xsi:type="dcterms:W3CDTF">2017-02-09T12:13:00Z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St-592/2016-19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