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6039" w14:paraId="f036039" w:rsidRDefault="007D6A13" w:rsidP="007D6A13" w:rsidR="007D6A13">
      <w:pPr>
        <w:jc w:val="right"/>
        <w15:collapsed w:val="false"/>
      </w:pPr>
      <w:r>
        <w:t>Broj: 6 St-</w:t>
      </w:r>
      <w:r w:rsidR="009768E0">
        <w:t>1442/17-40</w:t>
      </w:r>
    </w:p>
    <w:p w:rsidRDefault="00F37D2F" w:rsidP="00F37D2F" w:rsidR="00F37D2F">
      <w:r>
        <w:rPr>
          <w:rStyle w:val="Naglaeno"/>
        </w:rPr>
        <w:t xml:space="preserve">             </w:t>
      </w:r>
      <w:r w:rsidR="007024A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D2F" w:rsidP="00F37D2F" w:rsidR="00F37D2F" w:rsidRPr="00D21A2C"/>
    <w:p w:rsidRDefault="00F37D2F" w:rsidP="00F37D2F" w:rsidR="00F37D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37D2F" w:rsidP="00F37D2F" w:rsidR="00F37D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37D2F" w:rsidP="00F37D2F" w:rsidR="00F37D2F">
      <w:pPr>
        <w:ind w:hanging="720" w:left="360"/>
        <w:rPr>
          <w:sz w:val="22"/>
          <w:szCs w:val="22"/>
        </w:rPr>
      </w:pPr>
    </w:p>
    <w:p w:rsidRDefault="006E0675" w:rsidP="00F37D2F" w:rsidR="006E0675" w:rsidRPr="00B82754">
      <w:pPr>
        <w:ind w:hanging="720" w:left="360"/>
        <w:rPr>
          <w:sz w:val="22"/>
          <w:szCs w:val="22"/>
        </w:rPr>
      </w:pPr>
    </w:p>
    <w:p w:rsidRDefault="00F37D2F" w:rsidP="00F37D2F" w:rsidR="007E1667" w:rsidRPr="00F37D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16194" w:rsidR="007E1667">
      <w:pPr>
        <w:pStyle w:val="Tijeloteksta"/>
        <w:jc w:val="center"/>
        <w:rPr>
          <w:b/>
          <w:bCs/>
        </w:rPr>
      </w:pPr>
      <w:r>
        <w:rPr>
          <w:b/>
          <w:bCs/>
        </w:rPr>
        <w:t>S</w:t>
      </w:r>
      <w:r w:rsidR="00BC1FB8">
        <w:rPr>
          <w:b/>
          <w:bCs/>
        </w:rPr>
        <w:t>tečajn</w:t>
      </w:r>
      <w:r w:rsidR="00A67462">
        <w:rPr>
          <w:b/>
          <w:bCs/>
        </w:rPr>
        <w:t>i</w:t>
      </w:r>
      <w:r w:rsidR="00BC1FB8">
        <w:rPr>
          <w:b/>
          <w:bCs/>
        </w:rPr>
        <w:t xml:space="preserve"> upravitelj</w:t>
      </w:r>
    </w:p>
    <w:p w:rsidRDefault="00416194" w:rsidR="00A67462">
      <w:pPr>
        <w:pStyle w:val="Tijeloteksta"/>
        <w:jc w:val="center"/>
        <w:rPr>
          <w:b/>
          <w:bCs/>
        </w:rPr>
      </w:pPr>
      <w:r>
        <w:rPr>
          <w:b/>
        </w:rPr>
        <w:t>Filip Babić dipl. oec. iz Osijeka, Trg bana Jelačića 18</w:t>
      </w:r>
    </w:p>
    <w:p w:rsidRDefault="002C277B" w:rsidR="002C277B">
      <w:pPr>
        <w:pStyle w:val="Tijeloteksta"/>
        <w:jc w:val="center"/>
        <w:rPr>
          <w:b/>
          <w:bCs/>
        </w:rPr>
      </w:pPr>
    </w:p>
    <w:p w:rsidRDefault="006E0675" w:rsidR="006E0675">
      <w:pPr>
        <w:pStyle w:val="Tijeloteksta"/>
        <w:jc w:val="center"/>
        <w:rPr>
          <w:b/>
          <w:bCs/>
        </w:rPr>
      </w:pPr>
    </w:p>
    <w:p w:rsidRDefault="00BE14A7" w:rsidP="00416194" w:rsidR="00416194">
      <w:pPr>
        <w:jc w:val="both"/>
        <w:rPr>
          <w:b/>
        </w:rPr>
      </w:pPr>
      <w:r>
        <w:t xml:space="preserve">Predmet: stečajna masa iza </w:t>
      </w:r>
      <w:r w:rsidR="00207CDD">
        <w:rPr>
          <w:b/>
        </w:rPr>
        <w:t>VODOVOD-GRADITELJSTVO d.o.o. Osijek, Tina Ujevića 10, OIB: 10167011700, MBS: 030139393</w:t>
      </w:r>
      <w:r>
        <w:rPr>
          <w:b/>
        </w:rPr>
        <w:t>.</w:t>
      </w:r>
    </w:p>
    <w:p w:rsidRDefault="00BE14A7" w:rsidP="00416194" w:rsidR="00BE14A7">
      <w:pPr>
        <w:jc w:val="both"/>
        <w:rPr>
          <w:b/>
        </w:rPr>
      </w:pPr>
    </w:p>
    <w:p w:rsidRDefault="00BE14A7" w:rsidP="00416194" w:rsidR="00BE14A7">
      <w:pPr>
        <w:jc w:val="both"/>
      </w:pPr>
    </w:p>
    <w:p w:rsidRDefault="00BE14A7" w:rsidP="00416194" w:rsidR="00416194">
      <w:pPr>
        <w:ind w:firstLine="708"/>
        <w:jc w:val="both"/>
      </w:pPr>
      <w:r>
        <w:t xml:space="preserve">U privitku dopisa dostavljamo Vam podnesak </w:t>
      </w:r>
      <w:r w:rsidR="009768E0">
        <w:t xml:space="preserve">vjerovnika </w:t>
      </w:r>
      <w:proofErr w:type="spellStart"/>
      <w:r w:rsidR="009768E0">
        <w:t>Bertin</w:t>
      </w:r>
      <w:proofErr w:type="spellEnd"/>
      <w:r w:rsidR="009768E0">
        <w:t xml:space="preserve"> Vinko i dr. zastupani po punomoćnici </w:t>
      </w:r>
      <w:proofErr w:type="spellStart"/>
      <w:r w:rsidR="009768E0">
        <w:t>Duašnka</w:t>
      </w:r>
      <w:proofErr w:type="spellEnd"/>
      <w:r w:rsidR="009768E0">
        <w:t xml:space="preserve"> </w:t>
      </w:r>
      <w:proofErr w:type="spellStart"/>
      <w:r w:rsidR="009768E0">
        <w:t>Rušinović</w:t>
      </w:r>
      <w:proofErr w:type="spellEnd"/>
      <w:r w:rsidR="009768E0">
        <w:t xml:space="preserve"> odvjetnica u Zadru</w:t>
      </w:r>
      <w:r w:rsidR="00207CDD">
        <w:t xml:space="preserve"> od </w:t>
      </w:r>
      <w:r w:rsidR="009768E0">
        <w:t>10.5</w:t>
      </w:r>
      <w:r w:rsidR="00207CDD">
        <w:t xml:space="preserve">.2018. g. </w:t>
      </w:r>
      <w:r>
        <w:t>te se p</w:t>
      </w:r>
      <w:r w:rsidR="00416194">
        <w:t xml:space="preserve">ozivate se da </w:t>
      </w:r>
      <w:r>
        <w:t>se</w:t>
      </w:r>
      <w:r w:rsidR="00416194">
        <w:t xml:space="preserve"> u roku od </w:t>
      </w:r>
      <w:r w:rsidR="00207CDD">
        <w:t>3</w:t>
      </w:r>
      <w:r w:rsidR="00416194">
        <w:t xml:space="preserve"> dana</w:t>
      </w:r>
      <w:r>
        <w:t xml:space="preserve"> od dana primitka na isti očitujete.</w:t>
      </w:r>
    </w:p>
    <w:p w:rsidRDefault="00BC1FB8" w:rsidP="003F0D14" w:rsidR="00BC1FB8">
      <w:pPr>
        <w:pStyle w:val="Tijeloteksta"/>
        <w:rPr>
          <w:bCs/>
        </w:rPr>
      </w:pPr>
    </w:p>
    <w:p w:rsidRDefault="00BC1FB8" w:rsidP="003F0D14" w:rsidR="00BC1FB8">
      <w:pPr>
        <w:pStyle w:val="Tijeloteksta"/>
        <w:rPr>
          <w:bCs/>
        </w:rPr>
      </w:pPr>
    </w:p>
    <w:p w:rsidRDefault="00BC1FB8" w:rsidP="003F0D14" w:rsidR="00BC1FB8" w:rsidRPr="003F0D14">
      <w:pPr>
        <w:pStyle w:val="Tijeloteksta"/>
        <w:rPr>
          <w:bCs/>
        </w:rPr>
      </w:pPr>
    </w:p>
    <w:p w:rsidRDefault="005C129F" w:rsidR="005C129F" w:rsidRPr="004E6E46">
      <w:pPr>
        <w:pStyle w:val="Tijeloteksta"/>
        <w:rPr>
          <w:b/>
        </w:rPr>
      </w:pPr>
    </w:p>
    <w:p w:rsidRDefault="00A838FE" w:rsidR="007E1667">
      <w:pPr>
        <w:pStyle w:val="Tijeloteksta"/>
        <w:jc w:val="center"/>
      </w:pPr>
      <w:r>
        <w:t xml:space="preserve">U Osijeku </w:t>
      </w:r>
      <w:r w:rsidR="009768E0">
        <w:t>21. svibnja</w:t>
      </w:r>
      <w:r w:rsidR="00BE14A7">
        <w:t xml:space="preserve"> 2018. g.</w:t>
      </w:r>
    </w:p>
    <w:p w:rsidRDefault="00251599" w:rsidP="00251599" w:rsidR="007E1667">
      <w:pPr>
        <w:pStyle w:val="Tijeloteksta"/>
        <w:tabs>
          <w:tab w:pos="5700" w:val="left"/>
        </w:tabs>
        <w:jc w:val="left"/>
      </w:pPr>
      <w:r>
        <w:tab/>
      </w:r>
    </w:p>
    <w:p w:rsidRDefault="00F93574" w:rsidP="004E6E46" w:rsidR="00F93574">
      <w:pPr>
        <w:pStyle w:val="Tijeloteksta"/>
      </w:pPr>
    </w:p>
    <w:p w:rsidRDefault="007E1667" w:rsidR="007E1667">
      <w:pPr>
        <w:pStyle w:val="Tijeloteksta"/>
        <w:jc w:val="center"/>
      </w:pPr>
    </w:p>
    <w:p w:rsidRDefault="00455B7F" w:rsidP="00455B7F" w:rsidR="007E1667">
      <w:pPr>
        <w:pStyle w:val="Tijeloteksta"/>
        <w:jc w:val="center"/>
      </w:pPr>
      <w:r>
        <w:t xml:space="preserve">                            </w:t>
      </w:r>
      <w:r w:rsidR="00CA56A7">
        <w:tab/>
      </w:r>
      <w:r w:rsidR="00CA56A7">
        <w:tab/>
      </w:r>
      <w:r w:rsidR="00DF2637">
        <w:tab/>
      </w:r>
      <w:r w:rsidR="00DF2637">
        <w:tab/>
      </w:r>
      <w:r w:rsidR="00DF2637">
        <w:tab/>
      </w:r>
      <w:r w:rsidR="002C277B">
        <w:t>STEČAJNA SUTKINJA</w:t>
      </w:r>
    </w:p>
    <w:p w:rsidRDefault="00DF2637" w:rsidP="00455B7F" w:rsidR="00DF2637">
      <w:pPr>
        <w:pStyle w:val="Tijeloteksta"/>
        <w:jc w:val="center"/>
      </w:pPr>
      <w:r>
        <w:t xml:space="preserve">                                                                                    NADA ROSO</w:t>
      </w:r>
    </w:p>
    <w:p w:rsidRDefault="007E1667" w:rsidR="007E1667">
      <w:pPr>
        <w:pStyle w:val="Tijeloteksta"/>
        <w:jc w:val="center"/>
      </w:pPr>
    </w:p>
    <w:p w:rsidRDefault="007C0950" w:rsidR="007C0950"/>
    <w:p w:rsidRDefault="00CE19AE" w:rsidR="00050B66">
      <w:r>
        <w:t>DNA:</w:t>
      </w:r>
    </w:p>
    <w:p w:rsidRDefault="00416194" w:rsidP="0000692B" w:rsidR="00416194">
      <w:pPr>
        <w:numPr>
          <w:ilvl w:val="0"/>
          <w:numId w:val="4"/>
        </w:numPr>
      </w:pPr>
      <w:r>
        <w:t>st. uprav. Filip Babić</w:t>
      </w:r>
      <w:r w:rsidR="00BE14A7">
        <w:t xml:space="preserve"> uz </w:t>
      </w:r>
      <w:r w:rsidR="009768E0">
        <w:t>podnesak vjerovnika od 10.5.2018. g.</w:t>
      </w:r>
    </w:p>
    <w:p w:rsidRDefault="00E608CC" w:rsidP="0000692B" w:rsidR="00E608CC">
      <w:pPr>
        <w:numPr>
          <w:ilvl w:val="0"/>
          <w:numId w:val="4"/>
        </w:numPr>
      </w:pPr>
      <w:r>
        <w:t>e-</w:t>
      </w:r>
      <w:proofErr w:type="spellStart"/>
      <w:r>
        <w:t>ogl</w:t>
      </w:r>
      <w:proofErr w:type="spellEnd"/>
      <w:r>
        <w:t>. pl.</w:t>
      </w:r>
      <w:bookmarkStart w:name="_GoBack" w:id="0"/>
      <w:bookmarkEnd w:id="0"/>
    </w:p>
    <w:p w:rsidRDefault="009768E0" w:rsidP="0000692B" w:rsidR="007D6A13">
      <w:pPr>
        <w:numPr>
          <w:ilvl w:val="0"/>
          <w:numId w:val="4"/>
        </w:numPr>
      </w:pPr>
      <w:r>
        <w:t>VTS/R-6.6.</w:t>
      </w:r>
    </w:p>
    <w:sectPr w:rsidR="007D6A13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4579C"/>
    <w:multiLevelType w:val="hybridMultilevel"/>
    <w:tmpl w:val="AF28114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FE5FEF"/>
    <w:multiLevelType w:val="hybridMultilevel"/>
    <w:tmpl w:val="CAD288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055D"/>
    <w:rsid w:val="000011DC"/>
    <w:rsid w:val="00003A6B"/>
    <w:rsid w:val="00003FE1"/>
    <w:rsid w:val="00005EAD"/>
    <w:rsid w:val="0000692B"/>
    <w:rsid w:val="00011FFB"/>
    <w:rsid w:val="0001592D"/>
    <w:rsid w:val="00017378"/>
    <w:rsid w:val="0002093F"/>
    <w:rsid w:val="00022A75"/>
    <w:rsid w:val="00023CCB"/>
    <w:rsid w:val="00024756"/>
    <w:rsid w:val="0002744A"/>
    <w:rsid w:val="00050B66"/>
    <w:rsid w:val="00051773"/>
    <w:rsid w:val="00053340"/>
    <w:rsid w:val="00062AC7"/>
    <w:rsid w:val="00066EC4"/>
    <w:rsid w:val="00074AEE"/>
    <w:rsid w:val="000A7563"/>
    <w:rsid w:val="000B304C"/>
    <w:rsid w:val="000B7118"/>
    <w:rsid w:val="000C5450"/>
    <w:rsid w:val="000E000D"/>
    <w:rsid w:val="000E15CC"/>
    <w:rsid w:val="000F1711"/>
    <w:rsid w:val="000F1C8A"/>
    <w:rsid w:val="0010162D"/>
    <w:rsid w:val="00114976"/>
    <w:rsid w:val="00121CC1"/>
    <w:rsid w:val="00122747"/>
    <w:rsid w:val="00122DB1"/>
    <w:rsid w:val="001367C6"/>
    <w:rsid w:val="00143427"/>
    <w:rsid w:val="00144DBA"/>
    <w:rsid w:val="001562FC"/>
    <w:rsid w:val="00157AA7"/>
    <w:rsid w:val="00157EDB"/>
    <w:rsid w:val="00172F52"/>
    <w:rsid w:val="00175C19"/>
    <w:rsid w:val="00195519"/>
    <w:rsid w:val="00196E3D"/>
    <w:rsid w:val="001A6A6F"/>
    <w:rsid w:val="001B0BF0"/>
    <w:rsid w:val="001B14E0"/>
    <w:rsid w:val="001B531B"/>
    <w:rsid w:val="001B5DCF"/>
    <w:rsid w:val="001C4168"/>
    <w:rsid w:val="001C566D"/>
    <w:rsid w:val="001D2F67"/>
    <w:rsid w:val="001D7BAF"/>
    <w:rsid w:val="001E11D2"/>
    <w:rsid w:val="001F1AD3"/>
    <w:rsid w:val="001F489D"/>
    <w:rsid w:val="0020779C"/>
    <w:rsid w:val="00207CDD"/>
    <w:rsid w:val="0021198A"/>
    <w:rsid w:val="0023235C"/>
    <w:rsid w:val="0023438A"/>
    <w:rsid w:val="002350D5"/>
    <w:rsid w:val="0024679A"/>
    <w:rsid w:val="00250775"/>
    <w:rsid w:val="00251599"/>
    <w:rsid w:val="00262E0D"/>
    <w:rsid w:val="002639AF"/>
    <w:rsid w:val="0026510C"/>
    <w:rsid w:val="00273B58"/>
    <w:rsid w:val="002777E8"/>
    <w:rsid w:val="00293FF4"/>
    <w:rsid w:val="002A4D5D"/>
    <w:rsid w:val="002B14F8"/>
    <w:rsid w:val="002C277B"/>
    <w:rsid w:val="002D59BB"/>
    <w:rsid w:val="002D663A"/>
    <w:rsid w:val="002E7F26"/>
    <w:rsid w:val="002F32C3"/>
    <w:rsid w:val="003035F7"/>
    <w:rsid w:val="00310E8A"/>
    <w:rsid w:val="00327B0A"/>
    <w:rsid w:val="0033040B"/>
    <w:rsid w:val="00335172"/>
    <w:rsid w:val="00336531"/>
    <w:rsid w:val="00346538"/>
    <w:rsid w:val="00367FD1"/>
    <w:rsid w:val="003725DD"/>
    <w:rsid w:val="00374BBA"/>
    <w:rsid w:val="00382F56"/>
    <w:rsid w:val="003847E3"/>
    <w:rsid w:val="003853A5"/>
    <w:rsid w:val="00391279"/>
    <w:rsid w:val="003A5CA7"/>
    <w:rsid w:val="003A7AE6"/>
    <w:rsid w:val="003C3C40"/>
    <w:rsid w:val="003D261A"/>
    <w:rsid w:val="003E01B7"/>
    <w:rsid w:val="003E71F6"/>
    <w:rsid w:val="003F0D14"/>
    <w:rsid w:val="003F23BF"/>
    <w:rsid w:val="003F3884"/>
    <w:rsid w:val="0041124E"/>
    <w:rsid w:val="00411F5B"/>
    <w:rsid w:val="00416194"/>
    <w:rsid w:val="00423FC4"/>
    <w:rsid w:val="00455028"/>
    <w:rsid w:val="00455B7F"/>
    <w:rsid w:val="00456295"/>
    <w:rsid w:val="00456A33"/>
    <w:rsid w:val="004916DE"/>
    <w:rsid w:val="004976E7"/>
    <w:rsid w:val="004A1E39"/>
    <w:rsid w:val="004A4990"/>
    <w:rsid w:val="004A6084"/>
    <w:rsid w:val="004A6C75"/>
    <w:rsid w:val="004B5CB4"/>
    <w:rsid w:val="004C7F7E"/>
    <w:rsid w:val="004D3055"/>
    <w:rsid w:val="004D45CC"/>
    <w:rsid w:val="004D7157"/>
    <w:rsid w:val="004E6E46"/>
    <w:rsid w:val="004E7951"/>
    <w:rsid w:val="004F24A9"/>
    <w:rsid w:val="004F75D9"/>
    <w:rsid w:val="00501320"/>
    <w:rsid w:val="005031D0"/>
    <w:rsid w:val="005131A9"/>
    <w:rsid w:val="005145AA"/>
    <w:rsid w:val="0051496C"/>
    <w:rsid w:val="00517142"/>
    <w:rsid w:val="00517855"/>
    <w:rsid w:val="00534AD3"/>
    <w:rsid w:val="005363BB"/>
    <w:rsid w:val="00537B9A"/>
    <w:rsid w:val="00542837"/>
    <w:rsid w:val="00543ADA"/>
    <w:rsid w:val="00553B1F"/>
    <w:rsid w:val="005958BA"/>
    <w:rsid w:val="00596EF7"/>
    <w:rsid w:val="005B5E8F"/>
    <w:rsid w:val="005C08E9"/>
    <w:rsid w:val="005C129F"/>
    <w:rsid w:val="005D7D7E"/>
    <w:rsid w:val="005D7F09"/>
    <w:rsid w:val="005F5766"/>
    <w:rsid w:val="005F583D"/>
    <w:rsid w:val="005F6BAE"/>
    <w:rsid w:val="006029E7"/>
    <w:rsid w:val="006105BD"/>
    <w:rsid w:val="00613438"/>
    <w:rsid w:val="00630363"/>
    <w:rsid w:val="00640BB8"/>
    <w:rsid w:val="00641F6F"/>
    <w:rsid w:val="006466FE"/>
    <w:rsid w:val="00655561"/>
    <w:rsid w:val="00657256"/>
    <w:rsid w:val="006604B9"/>
    <w:rsid w:val="00662816"/>
    <w:rsid w:val="00663BE4"/>
    <w:rsid w:val="0068488A"/>
    <w:rsid w:val="0068568B"/>
    <w:rsid w:val="006A01CE"/>
    <w:rsid w:val="006B1694"/>
    <w:rsid w:val="006B3CB5"/>
    <w:rsid w:val="006C076B"/>
    <w:rsid w:val="006D5656"/>
    <w:rsid w:val="006D6BFF"/>
    <w:rsid w:val="006E0675"/>
    <w:rsid w:val="006E1016"/>
    <w:rsid w:val="006E4D18"/>
    <w:rsid w:val="006F4C73"/>
    <w:rsid w:val="006F5A80"/>
    <w:rsid w:val="007024A3"/>
    <w:rsid w:val="007052E4"/>
    <w:rsid w:val="00707095"/>
    <w:rsid w:val="00723D99"/>
    <w:rsid w:val="0072416C"/>
    <w:rsid w:val="00726C84"/>
    <w:rsid w:val="0073077D"/>
    <w:rsid w:val="00730A08"/>
    <w:rsid w:val="00751B14"/>
    <w:rsid w:val="00767BE9"/>
    <w:rsid w:val="00785984"/>
    <w:rsid w:val="007B4222"/>
    <w:rsid w:val="007C0950"/>
    <w:rsid w:val="007D0DFE"/>
    <w:rsid w:val="007D6A13"/>
    <w:rsid w:val="007E14C4"/>
    <w:rsid w:val="007E1667"/>
    <w:rsid w:val="007E465D"/>
    <w:rsid w:val="007E4C14"/>
    <w:rsid w:val="007E5B52"/>
    <w:rsid w:val="007F31CC"/>
    <w:rsid w:val="007F62BA"/>
    <w:rsid w:val="00802FA1"/>
    <w:rsid w:val="00803480"/>
    <w:rsid w:val="00815A87"/>
    <w:rsid w:val="00825E0C"/>
    <w:rsid w:val="008413D8"/>
    <w:rsid w:val="00854340"/>
    <w:rsid w:val="00864CA2"/>
    <w:rsid w:val="008671B9"/>
    <w:rsid w:val="00872B4B"/>
    <w:rsid w:val="0088128A"/>
    <w:rsid w:val="008936E2"/>
    <w:rsid w:val="008A711A"/>
    <w:rsid w:val="008C3F22"/>
    <w:rsid w:val="008C5154"/>
    <w:rsid w:val="008D0FA7"/>
    <w:rsid w:val="008D7575"/>
    <w:rsid w:val="00912E77"/>
    <w:rsid w:val="00930A84"/>
    <w:rsid w:val="00936DE8"/>
    <w:rsid w:val="00940C5D"/>
    <w:rsid w:val="009465DA"/>
    <w:rsid w:val="00947BD1"/>
    <w:rsid w:val="009540ED"/>
    <w:rsid w:val="00955321"/>
    <w:rsid w:val="00960FAC"/>
    <w:rsid w:val="00961277"/>
    <w:rsid w:val="00961DFC"/>
    <w:rsid w:val="00962C2F"/>
    <w:rsid w:val="0096334F"/>
    <w:rsid w:val="00965D58"/>
    <w:rsid w:val="00966B58"/>
    <w:rsid w:val="00974147"/>
    <w:rsid w:val="00974FAD"/>
    <w:rsid w:val="009768E0"/>
    <w:rsid w:val="00981646"/>
    <w:rsid w:val="0098320B"/>
    <w:rsid w:val="00983892"/>
    <w:rsid w:val="0099007F"/>
    <w:rsid w:val="00990257"/>
    <w:rsid w:val="009A27DC"/>
    <w:rsid w:val="009A6B29"/>
    <w:rsid w:val="009A6D1A"/>
    <w:rsid w:val="009B47F2"/>
    <w:rsid w:val="009D6881"/>
    <w:rsid w:val="009D77C3"/>
    <w:rsid w:val="009E2470"/>
    <w:rsid w:val="009E2A27"/>
    <w:rsid w:val="009E3154"/>
    <w:rsid w:val="009E36FE"/>
    <w:rsid w:val="009E392C"/>
    <w:rsid w:val="009F0B60"/>
    <w:rsid w:val="009F1037"/>
    <w:rsid w:val="009F2AB2"/>
    <w:rsid w:val="00A00451"/>
    <w:rsid w:val="00A00FDE"/>
    <w:rsid w:val="00A27D72"/>
    <w:rsid w:val="00A42F92"/>
    <w:rsid w:val="00A45CFD"/>
    <w:rsid w:val="00A56CB6"/>
    <w:rsid w:val="00A57B87"/>
    <w:rsid w:val="00A65BAB"/>
    <w:rsid w:val="00A67462"/>
    <w:rsid w:val="00A838FE"/>
    <w:rsid w:val="00A872FB"/>
    <w:rsid w:val="00A9017B"/>
    <w:rsid w:val="00A9718C"/>
    <w:rsid w:val="00AA7C74"/>
    <w:rsid w:val="00AC0E2C"/>
    <w:rsid w:val="00AE1291"/>
    <w:rsid w:val="00B120EF"/>
    <w:rsid w:val="00B13D9D"/>
    <w:rsid w:val="00B17CF1"/>
    <w:rsid w:val="00B23534"/>
    <w:rsid w:val="00B255D9"/>
    <w:rsid w:val="00B25A56"/>
    <w:rsid w:val="00B26629"/>
    <w:rsid w:val="00B268E9"/>
    <w:rsid w:val="00B351C2"/>
    <w:rsid w:val="00B43306"/>
    <w:rsid w:val="00B60BB1"/>
    <w:rsid w:val="00B816AA"/>
    <w:rsid w:val="00B81BE8"/>
    <w:rsid w:val="00B84928"/>
    <w:rsid w:val="00B85F2D"/>
    <w:rsid w:val="00B90144"/>
    <w:rsid w:val="00B9055D"/>
    <w:rsid w:val="00BA5193"/>
    <w:rsid w:val="00BA5200"/>
    <w:rsid w:val="00BB45B7"/>
    <w:rsid w:val="00BB4F71"/>
    <w:rsid w:val="00BC1FB8"/>
    <w:rsid w:val="00BC6210"/>
    <w:rsid w:val="00BD7407"/>
    <w:rsid w:val="00BE14A7"/>
    <w:rsid w:val="00C06B5E"/>
    <w:rsid w:val="00C06DAD"/>
    <w:rsid w:val="00C141A3"/>
    <w:rsid w:val="00C16D50"/>
    <w:rsid w:val="00C21296"/>
    <w:rsid w:val="00C32BCC"/>
    <w:rsid w:val="00C33014"/>
    <w:rsid w:val="00C40B6A"/>
    <w:rsid w:val="00C453B6"/>
    <w:rsid w:val="00C50B92"/>
    <w:rsid w:val="00C5256E"/>
    <w:rsid w:val="00C54568"/>
    <w:rsid w:val="00C5654C"/>
    <w:rsid w:val="00C5656F"/>
    <w:rsid w:val="00C64B33"/>
    <w:rsid w:val="00C705A5"/>
    <w:rsid w:val="00C80B70"/>
    <w:rsid w:val="00C82AD0"/>
    <w:rsid w:val="00C84608"/>
    <w:rsid w:val="00C87899"/>
    <w:rsid w:val="00C91095"/>
    <w:rsid w:val="00CA56A7"/>
    <w:rsid w:val="00CB3962"/>
    <w:rsid w:val="00CB6F23"/>
    <w:rsid w:val="00CD4436"/>
    <w:rsid w:val="00CE19AE"/>
    <w:rsid w:val="00CE3361"/>
    <w:rsid w:val="00CE42D3"/>
    <w:rsid w:val="00CF24A8"/>
    <w:rsid w:val="00CF5D72"/>
    <w:rsid w:val="00D002FD"/>
    <w:rsid w:val="00D0057B"/>
    <w:rsid w:val="00D14236"/>
    <w:rsid w:val="00D27AD0"/>
    <w:rsid w:val="00D45F4F"/>
    <w:rsid w:val="00D515FA"/>
    <w:rsid w:val="00D56D3D"/>
    <w:rsid w:val="00D80528"/>
    <w:rsid w:val="00D81C55"/>
    <w:rsid w:val="00D82F1D"/>
    <w:rsid w:val="00D91A09"/>
    <w:rsid w:val="00D92CE3"/>
    <w:rsid w:val="00D95152"/>
    <w:rsid w:val="00DA01BC"/>
    <w:rsid w:val="00DB0B38"/>
    <w:rsid w:val="00DB2197"/>
    <w:rsid w:val="00DB6D97"/>
    <w:rsid w:val="00DC3BD0"/>
    <w:rsid w:val="00DF003A"/>
    <w:rsid w:val="00DF2637"/>
    <w:rsid w:val="00E002C4"/>
    <w:rsid w:val="00E043C2"/>
    <w:rsid w:val="00E124A8"/>
    <w:rsid w:val="00E12EF8"/>
    <w:rsid w:val="00E14B4E"/>
    <w:rsid w:val="00E150AD"/>
    <w:rsid w:val="00E37C98"/>
    <w:rsid w:val="00E43B6C"/>
    <w:rsid w:val="00E46969"/>
    <w:rsid w:val="00E608CC"/>
    <w:rsid w:val="00E756FA"/>
    <w:rsid w:val="00E80807"/>
    <w:rsid w:val="00E86AB9"/>
    <w:rsid w:val="00E956B3"/>
    <w:rsid w:val="00E9622A"/>
    <w:rsid w:val="00EB2F42"/>
    <w:rsid w:val="00ED13C2"/>
    <w:rsid w:val="00EE79C6"/>
    <w:rsid w:val="00F204F1"/>
    <w:rsid w:val="00F32D59"/>
    <w:rsid w:val="00F33C41"/>
    <w:rsid w:val="00F37D2F"/>
    <w:rsid w:val="00F414A7"/>
    <w:rsid w:val="00F44894"/>
    <w:rsid w:val="00F45487"/>
    <w:rsid w:val="00F50CFB"/>
    <w:rsid w:val="00F535F4"/>
    <w:rsid w:val="00F70AD4"/>
    <w:rsid w:val="00F75B44"/>
    <w:rsid w:val="00F7761D"/>
    <w:rsid w:val="00F9007A"/>
    <w:rsid w:val="00F93574"/>
    <w:rsid w:val="00F944B0"/>
    <w:rsid w:val="00F9561D"/>
    <w:rsid w:val="00F96F7C"/>
    <w:rsid w:val="00FA035C"/>
    <w:rsid w:val="00FB028E"/>
    <w:rsid w:val="00FB0CC2"/>
    <w:rsid w:val="00FB524C"/>
    <w:rsid w:val="00FC72DC"/>
    <w:rsid w:val="00FD7088"/>
    <w:rsid w:val="00FE013E"/>
    <w:rsid w:val="00FE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F414A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37D2F"/>
    <w:rPr>
      <w:b/>
      <w:bCs/>
    </w:rPr>
  </w:style>
  <w:style w:styleId="Odlomakpopisa" w:type="paragraph">
    <w:name w:val="List Paragraph"/>
    <w:basedOn w:val="Normal"/>
    <w:uiPriority w:val="34"/>
    <w:qFormat/>
    <w:rsid w:val="004161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2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0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F414A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37D2F"/>
    <w:rPr>
      <w:b/>
      <w:bCs/>
    </w:rPr>
  </w:style>
  <w:style w:styleId="Odlomakpopisa" w:type="paragraph">
    <w:name w:val="List Paragraph"/>
    <w:basedOn w:val="Normal"/>
    <w:uiPriority w:val="34"/>
    <w:qFormat/>
    <w:rsid w:val="004161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2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0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St-1442/2017-40</izvorni_sadrzaj>
    <derivirana_varijabla naziv="DomainObject.Oznaka_1">St-1442/2017-40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St-1442/2017-40</izvorni_sadrzaj>
    <derivirana_varijabla naziv="DomainObject.PoslovniBrojDokumenta_1">St-1442/2017-40</derivirana_varijabla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542</properties:Characters>
  <properties:Lines>35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2017-09-25T11:04:00Z</dcterms:created>
  <dc:creator>..</dc:creator>
  <cp:lastModifiedBy>Danijela Sekulić</cp:lastModifiedBy>
  <cp:lastPrinted>2018-05-21T10:49:00Z</cp:lastPrinted>
  <dcterms:modified xmlns:xsi="http://www.w3.org/2001/XMLSchema-instance" xsi:type="dcterms:W3CDTF">2018-05-21T10:50:00Z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St-1442/2017-40 / Odluka - Dopis (BABIĆ.docx)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