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6c038" w14:paraId="776c038" w:rsidRDefault="0044166E" w:rsidP="0044166E" w:rsidR="0044166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66E" w:rsidP="0044166E" w:rsidR="0044166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4166E" w:rsidP="0044166E" w:rsidR="004416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4166E" w:rsidP="0044166E" w:rsidR="0044166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4166E" w:rsidP="0044166E" w:rsidR="0044166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4166E" w:rsidP="0044166E" w:rsidR="0044166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4166E" w:rsidP="0044166E" w:rsidR="0044166E" w:rsidRPr="005D578C">
      <w:pPr>
        <w:jc w:val="center"/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Poreč), Stancija Vodopija 40,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57037908841, MBS 040268959, 18. travnja 2016.</w:t>
      </w: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Poreč), Stancija Vodopija 40,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57037908841, MBS 040268959.</w:t>
      </w: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44166E">
        <w:rPr>
          <w:rFonts w:cs="Times New Roman" w:eastAsia="Times New Roman"/>
          <w:szCs w:val="20"/>
        </w:rPr>
        <w:t>Damir Debeljuh iz Pule, Laginjina 6, OIB 29203139768</w:t>
      </w:r>
      <w:r>
        <w:rPr>
          <w:rFonts w:cs="Times New Roman" w:eastAsia="Times New Roman"/>
          <w:szCs w:val="20"/>
        </w:rPr>
        <w:t>.</w:t>
      </w:r>
    </w:p>
    <w:p w:rsidRDefault="0044166E" w:rsidP="0044166E" w:rsidR="0044166E">
      <w:pPr>
        <w:rPr>
          <w:rFonts w:cs="Times New Roman" w:eastAsia="Times New Roman"/>
          <w:szCs w:val="20"/>
        </w:rPr>
      </w:pPr>
    </w:p>
    <w:p w:rsidRDefault="0044166E" w:rsidP="0044166E" w:rsidR="004416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Poreč), Stancija Vodopija 40,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57037908841, MBS 040268959.</w:t>
      </w:r>
    </w:p>
    <w:p w:rsidRDefault="0044166E" w:rsidP="0044166E" w:rsidR="0044166E">
      <w:pPr>
        <w:ind w:firstLine="709"/>
        <w:rPr>
          <w:rFonts w:cs="Times New Roman" w:eastAsia="Times New Roman"/>
          <w:szCs w:val="24"/>
        </w:rPr>
      </w:pPr>
    </w:p>
    <w:p w:rsidRDefault="0044166E" w:rsidP="0044166E" w:rsidR="0044166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Poreč), Stancija Vodopija 40, </w:t>
      </w:r>
      <w:r w:rsidRPr="00F10AAD">
        <w:rPr>
          <w:rFonts w:cs="Times New Roman" w:eastAsia="Times New Roman"/>
          <w:szCs w:val="24"/>
        </w:rPr>
        <w:t xml:space="preserve">OIB </w:t>
      </w:r>
      <w:r>
        <w:rPr>
          <w:rFonts w:cs="Times New Roman" w:eastAsia="Times New Roman"/>
          <w:szCs w:val="24"/>
        </w:rPr>
        <w:t>57037908841, MBS 040268959.</w:t>
      </w:r>
    </w:p>
    <w:p w:rsidRDefault="0044166E" w:rsidP="0044166E" w:rsidR="0044166E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4166E" w:rsidP="0044166E" w:rsidR="0044166E">
      <w:pPr>
        <w:ind w:firstLine="708"/>
        <w:rPr>
          <w:rFonts w:cs="Times New Roman" w:eastAsia="Times New Roman"/>
          <w:szCs w:val="24"/>
        </w:rPr>
      </w:pPr>
    </w:p>
    <w:p w:rsidRDefault="0044166E" w:rsidP="0044166E" w:rsidR="0044166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429.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St-212/2016-3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4166E" w:rsidP="0044166E" w:rsidR="0044166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4166E" w:rsidP="0044166E" w:rsidR="0044166E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44166E" w:rsidP="0044166E" w:rsidR="0044166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44166E" w:rsidP="0044166E" w:rsidR="0044166E">
      <w:pPr>
        <w:jc w:val="left"/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left"/>
        <w:rPr>
          <w:rFonts w:cs="Times New Roman" w:eastAsia="Times New Roman"/>
          <w:szCs w:val="24"/>
        </w:rPr>
      </w:pPr>
    </w:p>
    <w:p w:rsidRDefault="00B023DC" w:rsidP="0044166E" w:rsidR="00B023DC">
      <w:pPr>
        <w:jc w:val="left"/>
        <w:rPr>
          <w:rFonts w:cs="Times New Roman" w:eastAsia="Times New Roman"/>
          <w:szCs w:val="24"/>
        </w:rPr>
      </w:pPr>
    </w:p>
    <w:p w:rsidRDefault="004961A4" w:rsidP="0044166E" w:rsidR="004961A4">
      <w:pPr>
        <w:jc w:val="left"/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4166E" w:rsidP="0044166E" w:rsidR="0044166E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4166E" w:rsidP="0044166E" w:rsidR="0044166E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rPr>
          <w:rFonts w:cs="Times New Roman" w:eastAsia="Times New Roman"/>
          <w:szCs w:val="24"/>
        </w:rPr>
      </w:pPr>
    </w:p>
    <w:p w:rsidRDefault="0044166E" w:rsidP="0044166E" w:rsidR="0044166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BIS TULA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Stancija Vodopija (Grad Poreč), Stancija Vodopija 40, </w:t>
      </w:r>
    </w:p>
    <w:p w:rsidRDefault="0044166E" w:rsidP="0044166E" w:rsidR="0044166E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4166E" w:rsidP="0044166E" w:rsidR="0044166E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Damir Debeljuh iz Pule, Laginjina 6, </w:t>
      </w:r>
    </w:p>
    <w:p w:rsidRDefault="0044166E" w:rsidP="0044166E" w:rsidR="0044166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44166E" w:rsidP="0044166E" w:rsidR="0044166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4166E" w:rsidP="0044166E" w:rsidR="0044166E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166E" w:rsidP="0044166E" w:rsidR="0044166E">
      <w:r>
        <w:separator/>
      </w:r>
    </w:p>
  </w:endnote>
  <w:endnote w:id="0" w:type="continuationSeparator">
    <w:p w:rsidRDefault="0044166E" w:rsidP="0044166E" w:rsidR="00441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166E" w:rsidP="0044166E" w:rsidR="0044166E">
      <w:r>
        <w:separator/>
      </w:r>
    </w:p>
  </w:footnote>
  <w:footnote w:id="0" w:type="continuationSeparator">
    <w:p w:rsidRDefault="0044166E" w:rsidP="0044166E" w:rsidR="004416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6E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D054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St-212/2016-5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6E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St-212/2016-5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450E"/>
    <w:rsid w:val="0044166E"/>
    <w:rsid w:val="004961A4"/>
    <w:rsid w:val="004F5027"/>
    <w:rsid w:val="008D5A16"/>
    <w:rsid w:val="00B023DC"/>
    <w:rsid w:val="00DD0548"/>
    <w:rsid w:val="00EC1C50"/>
    <w:rsid w:val="00F919C8"/>
    <w:rsid w:val="00FC570A"/>
    <w:rsid w:val="00FF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166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16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166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166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16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166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5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054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054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05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054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166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166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166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16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166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16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166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05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054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054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05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054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BIS TULA d.o.o. STANCIJA VODOPIJA</izvorni_sadrzaj>
    <derivirana_varijabla naziv="DomainObject.Predmet.ProtustrankaFormated_1">  BIS TULA d.o.o. STANCIJA VODOPIJA</derivirana_varijabla>
  </DomainObject.Predmet.ProtustrankaFormated>
  <DomainObject.Predmet.ProtustrankaFormatedOIB>
    <izvorni_sadrzaj>  BIS TULA d.o.o. STANCIJA VODOPIJA, OIB 57037908841</izvorni_sadrzaj>
    <derivirana_varijabla naziv="DomainObject.Predmet.ProtustrankaFormatedOIB_1">  BIS TULA d.o.o. STANCIJA VODOPIJA, OIB 57037908841</derivirana_varijabla>
  </DomainObject.Predmet.ProtustrankaFormatedOIB>
  <DomainObject.Predmet.ProtustrankaFormatedWithAdress>
    <izvorni_sadrzaj> BIS TULA d.o.o. STANCIJA VODOPIJA, Stancija Vodopija 40, 52440 Stancija Vodopija</izvorni_sadrzaj>
    <derivirana_varijabla naziv="DomainObject.Predmet.ProtustrankaFormatedWithAdress_1"> BIS TULA d.o.o. STANCIJA VODOPIJA, Stancija Vodopija 40, 52440 Stancija Vodopija</derivirana_varijabla>
  </DomainObject.Predmet.ProtustrankaFormatedWithAdress>
  <DomainObject.Predmet.ProtustrankaFormatedWithAdressOIB>
    <izvorni_sadrzaj> BIS TULA d.o.o. STANCIJA VODOPIJA, OIB 57037908841, Stancija Vodopija 40, 52440 Stancija Vodopija</izvorni_sadrzaj>
    <derivirana_varijabla naziv="DomainObject.Predmet.ProtustrankaFormatedWithAdressOIB_1"> BIS TULA d.o.o. STANCIJA VODOPIJA, OIB 57037908841, Stancija Vodopija 40, 52440 Stancija Vodopija</derivirana_varijabla>
  </DomainObject.Predmet.ProtustrankaFormatedWithAdressOIB>
  <DomainObject.Predmet.ProtustrankaWithAdress>
    <izvorni_sadrzaj>BIS TULA d.o.o. STANCIJA VODOPIJA Stancija Vodopija 40, 52440 Stancija Vodopija</izvorni_sadrzaj>
    <derivirana_varijabla naziv="DomainObject.Predmet.ProtustrankaWithAdress_1">BIS TULA d.o.o. STANCIJA VODOPIJA Stancija Vodopija 40, 52440 Stancija Vodopija</derivirana_varijabla>
  </DomainObject.Predmet.ProtustrankaWithAdress>
  <DomainObject.Predmet.ProtustrankaWithAdressOIB>
    <izvorni_sadrzaj>BIS TULA d.o.o. STANCIJA VODOPIJA, OIB 57037908841, Stancija Vodopija 40, 52440 Stancija Vodopija</izvorni_sadrzaj>
    <derivirana_varijabla naziv="DomainObject.Predmet.ProtustrankaWithAdressOIB_1">BIS TULA d.o.o. STANCIJA VODOPIJA, OIB 57037908841, Stancija Vodopija 40, 52440 Stancija Vodopija</derivirana_varijabla>
  </DomainObject.Predmet.ProtustrankaWithAdressOIB>
  <DomainObject.Predmet.ProtustrankaNazivFormated>
    <izvorni_sadrzaj>BIS TULA d.o.o. STANCIJA VODOPIJA</izvorni_sadrzaj>
    <derivirana_varijabla naziv="DomainObject.Predmet.ProtustrankaNazivFormated_1">BIS TULA d.o.o. STANCIJA VODOPIJA</derivirana_varijabla>
  </DomainObject.Predmet.ProtustrankaNazivFormated>
  <DomainObject.Predmet.ProtustrankaNazivFormatedOIB>
    <izvorni_sadrzaj>BIS TULA d.o.o. STANCIJA VODOPIJA, OIB 57037908841</izvorni_sadrzaj>
    <derivirana_varijabla naziv="DomainObject.Predmet.ProtustrankaNazivFormatedOIB_1">BIS TULA d.o.o. STANCIJA VODOPIJA, OIB 57037908841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11311.21</izvorni_sadrzaj>
    <derivirana_varijabla naziv="DomainObject.Predmet.TrenutnaVrijednost_1">11311.21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BIS TULA d.o.o. STANCIJA VODOPIJA</item>
    </izvorni_sadrzaj>
    <derivirana_varijabla naziv="DomainObject.Predmet.ProtuStrankaListFormated_1">
      <item>BIS TULA d.o.o. STANCIJA VODOPIJA</item>
    </derivirana_varijabla>
  </DomainObject.Predmet.ProtuStrankaListFormated>
  <DomainObject.Predmet.ProtuStrankaListFormatedOIB>
    <izvorni_sadrzaj>
      <item>BIS TULA d.o.o. STANCIJA VODOPIJA, OIB 57037908841</item>
    </izvorni_sadrzaj>
    <derivirana_varijabla naziv="DomainObject.Predmet.ProtuStrankaListFormatedOIB_1">
      <item>BIS TULA d.o.o. STANCIJA VODOPIJA, OIB 57037908841</item>
    </derivirana_varijabla>
  </DomainObject.Predmet.ProtuStrankaListFormatedOIB>
  <DomainObject.Predmet.ProtuStrankaListFormatedWithAdress>
    <izvorni_sadrzaj>
      <item>BIS TULA d.o.o. STANCIJA VODOPIJA, Stancija Vodopija 40, 52440 Stancija Vodopija</item>
    </izvorni_sadrzaj>
    <derivirana_varijabla naziv="DomainObject.Predmet.ProtuStrankaListFormatedWithAdress_1">
      <item>BIS TULA d.o.o. STANCIJA VODOPIJA, Stancija Vodopija 40, 52440 Stancija Vodopija</item>
    </derivirana_varijabla>
  </DomainObject.Predmet.ProtuStrankaListFormatedWithAdress>
  <DomainObject.Predmet.ProtuStrankaListFormatedWithAdressOIB>
    <izvorni_sadrzaj>
      <item>BIS TULA d.o.o. STANCIJA VODOPIJA, OIB 57037908841, Stancija Vodopija 40, 52440 Stancija Vodopija</item>
    </izvorni_sadrzaj>
    <derivirana_varijabla naziv="DomainObject.Predmet.ProtuStrankaListFormatedWithAdressOIB_1">
      <item>BIS TULA d.o.o. STANCIJA VODOPIJA, OIB 57037908841, Stancija Vodopija 40, 52440 Stancija Vodopija</item>
    </derivirana_varijabla>
  </DomainObject.Predmet.ProtuStrankaListFormatedWithAdressOIB>
  <DomainObject.Predmet.ProtuStrankaListNazivFormated>
    <izvorni_sadrzaj>
      <item>BIS TULA d.o.o. STANCIJA VODOPIJA</item>
    </izvorni_sadrzaj>
    <derivirana_varijabla naziv="DomainObject.Predmet.ProtuStrankaListNazivFormated_1">
      <item>BIS TULA d.o.o. STANCIJA VODOPIJA</item>
    </derivirana_varijabla>
  </DomainObject.Predmet.ProtuStrankaListNazivFormated>
  <DomainObject.Predmet.ProtuStrankaListNazivFormatedOIB>
    <izvorni_sadrzaj>
      <item>BIS TULA d.o.o. STANCIJA VODOPIJA, OIB 57037908841</item>
    </izvorni_sadrzaj>
    <derivirana_varijabla naziv="DomainObject.Predmet.ProtuStrankaListNazivFormatedOIB_1">
      <item>BIS TULA d.o.o. STANCIJA VODOPIJA, OIB 57037908841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BIS TULA d.o.o. STANCIJA VODOPIJA</izvorni_sadrzaj>
    <derivirana_varijabla naziv="DomainObject.Predmet.ProtustrankaIDrugi_1">BIS TULA d.o.o. STANCIJA VODOPIJA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BIS TULA d.o.o. STANCIJA VODOPIJA, OIB 57037908841, Stancija Vodopija 40, 52440 Stancija Vodopija</izvorni_sadrzaj>
    <derivirana_varijabla naziv="DomainObject.Predmet.ProtustrankaIDrugiAdressOIB_1">BIS TULA d.o.o. STANCIJA VODOPIJA, OIB 57037908841, Stancija Vodopija 40, 52440 Stancija Vodopija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BIS TULA d.o.o. STANCIJA VODOPIJA</item>
    </izvorni_sadrzaj>
    <derivirana_varijabla naziv="DomainObject.Predmet.SudioniciListNaziv_1">
      <item>FINANCIJSKA AGENCIJA, RC RIJEKA, PODRUŽNICA PULA, PULA</item>
      <item>BIS TULA d.o.o. STANCIJA VODOPIJA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BIS TULA d.o.o. STANCIJA VODOPIJA, OIB 57037908841, Stancija Vodopija 40,52440 Stancija Vodopija</item>
    </izvorni_sadrzaj>
    <derivirana_varijabla naziv="DomainObject.Predmet.SudioniciListAdressOIB_1">
      <item>FINANCIJSKA AGENCIJA, RC RIJEKA, PODRUŽNICA PULA, PULA, OIB 85821130368, Ulica grada Vukovara 70,10000 Zagreb</item>
      <item>BIS TULA d.o.o. STANCIJA VODOPIJA, OIB 57037908841, Stancija Vodopija 40,52440 Stancija Vodopija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57037908841</item>
    </izvorni_sadrzaj>
    <derivirana_varijabla naziv="DomainObject.Predmet.SudioniciListNazivOIB_1">
      <item>, OIB 85821130368</item>
      <item>, OIB 57037908841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3108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2016-04-18T07:53:00Z</dcterms:created>
  <dc:creator>Mihaela Kaligari</dc:creator>
  <cp:lastModifiedBy>Sanja Lakošeljac</cp:lastModifiedBy>
  <cp:lastPrinted>2016-04-18T07:54:00Z</cp:lastPrinted>
  <dcterms:modified xmlns:xsi="http://www.w3.org/2001/XMLSchema-instance" xsi:type="dcterms:W3CDTF">2016-04-18T07:55:00Z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