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f080" w14:paraId="302f080" w:rsidRDefault="004C002C" w:rsidP="00B542FA" w:rsidR="004C002C">
      <w:pPr>
        <w:jc w:val="both"/>
        <w15:collapsed w:val="false"/>
      </w:pPr>
      <w:bookmarkStart w:name="_GoBack" w:id="0"/>
      <w:bookmarkEnd w:id="0"/>
    </w:p>
    <w:p w:rsidRDefault="004C002C" w:rsidP="00B542FA" w:rsidR="004C002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002C" w:rsidP="002D60CE" w:rsidR="004C002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D23EA3">
        <w:t>-173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>
      <w:pPr>
        <w:jc w:val="both"/>
        <w:rPr>
          <w:b/>
        </w:rPr>
      </w:pPr>
    </w:p>
    <w:p w:rsidRDefault="0005585A" w:rsidP="002D60CE" w:rsidR="0005585A" w:rsidRPr="00B9015B">
      <w:pPr>
        <w:jc w:val="both"/>
        <w:rPr>
          <w:b/>
        </w:rPr>
      </w:pPr>
    </w:p>
    <w:p w:rsidRDefault="00D23EA3" w:rsidP="00C40A44" w:rsidR="000B22E7" w:rsidRPr="00B9015B">
      <w:pPr>
        <w:ind w:firstLine="708"/>
        <w:jc w:val="both"/>
      </w:pPr>
      <w:r w:rsidRPr="00D23EA3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D23EA3">
        <w:t>85821130368</w:t>
      </w:r>
      <w:r w:rsidRPr="00D23EA3">
        <w:rPr>
          <w:lang w:val="pt-BR"/>
        </w:rPr>
        <w:t xml:space="preserve">, za otvaranje stečajnog postupka nad dužnikom GREY MEDIA j.d.o.o., Zagreb, Selska cesta 90 H, OIB: </w:t>
      </w:r>
      <w:r w:rsidRPr="00D23EA3">
        <w:t>19603416885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C002C">
        <w:rPr>
          <w:lang w:val="pt-BR"/>
        </w:rPr>
        <w:t xml:space="preserve">30. svibnja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23EA3" w:rsidRPr="00D23EA3">
        <w:rPr>
          <w:lang w:val="pt-BR"/>
        </w:rPr>
        <w:t xml:space="preserve">GREY MEDIA j.d.o.o., Zagreb, Selska cesta 90 H, OIB: </w:t>
      </w:r>
      <w:r w:rsidR="00D23EA3" w:rsidRPr="00D23EA3">
        <w:t>19603416885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23EA3">
        <w:t>173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D23EA3" w:rsidP="00D23EA3" w:rsidR="00D23EA3" w:rsidRPr="00D23EA3">
      <w:pPr>
        <w:pStyle w:val="Tijeloteksta"/>
        <w:ind w:firstLine="708"/>
        <w:rPr>
          <w:lang w:val="pt-BR"/>
        </w:rPr>
      </w:pPr>
      <w:r w:rsidRPr="00D23EA3">
        <w:t xml:space="preserve">Financijska agencija, Regionalni centar Zagreb, podnijela je ovom sudu prijedlog za otvaranje stečajnog postupka nad dužnikom </w:t>
      </w:r>
      <w:r w:rsidRPr="00D23EA3">
        <w:rPr>
          <w:lang w:val="pt-BR"/>
        </w:rPr>
        <w:t>GREY MEDIA j.d.o.o., Zagreb.</w:t>
      </w:r>
    </w:p>
    <w:p w:rsidRDefault="00D23EA3" w:rsidP="00D23EA3" w:rsidR="00D23EA3" w:rsidRPr="00D23EA3">
      <w:pPr>
        <w:pStyle w:val="Tijeloteksta"/>
        <w:rPr>
          <w:lang w:val="pt-BR"/>
        </w:rPr>
      </w:pPr>
    </w:p>
    <w:p w:rsidRDefault="00D23EA3" w:rsidP="00D23EA3" w:rsidR="00D23EA3" w:rsidRPr="00D23EA3">
      <w:pPr>
        <w:pStyle w:val="Tijeloteksta"/>
        <w:ind w:firstLine="708"/>
      </w:pPr>
      <w:r w:rsidRPr="00D23EA3">
        <w:t>Prijedlog je podnesen na temelju čl. 110. st. 1. Stečajnog zakona („Narodne novine“ broj 71/15, dalje: SZ).</w:t>
      </w:r>
    </w:p>
    <w:p w:rsidRDefault="00D23EA3" w:rsidP="00D23EA3" w:rsidR="00D23EA3" w:rsidRPr="00D23EA3">
      <w:pPr>
        <w:pStyle w:val="Tijeloteksta"/>
        <w:ind w:firstLine="708"/>
      </w:pPr>
    </w:p>
    <w:p w:rsidRDefault="00D23EA3" w:rsidP="00D23EA3" w:rsidR="00D23EA3" w:rsidRPr="00D23EA3">
      <w:pPr>
        <w:pStyle w:val="Tijeloteksta"/>
        <w:ind w:firstLine="708"/>
        <w:rPr>
          <w:lang w:val="en-GB"/>
        </w:rPr>
      </w:pPr>
      <w:r w:rsidRPr="00D23EA3">
        <w:t xml:space="preserve">Financijska agencija, kao predlagatelj, navela je u prijedlogu za otvaranje stečajnog postupka kako dužnik na dan 13. siječnja 2017. u Očevidniku redoslijeda osnova za plaćanje ima evidentirane neizvršene osnove za plaćanje u neprekinutom razdoblju od 120 dana, u ukupnom iznosu od 30.201,52 kn, kao i da dužnik ima 1 zaposlenka. </w:t>
      </w:r>
      <w:r w:rsidRPr="00D23EA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23EA3" w:rsidP="00D23EA3" w:rsidR="00D23EA3" w:rsidRPr="00D23EA3">
      <w:pPr>
        <w:pStyle w:val="Tijeloteksta"/>
        <w:ind w:firstLine="708"/>
      </w:pPr>
    </w:p>
    <w:p w:rsidRDefault="00D23EA3" w:rsidP="00D23EA3" w:rsidR="00D431E2">
      <w:pPr>
        <w:pStyle w:val="Tijeloteksta"/>
        <w:ind w:firstLine="708"/>
      </w:pPr>
      <w:r w:rsidRPr="00D23EA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Pored navedenog, uvidom u </w:t>
      </w:r>
      <w:r w:rsidR="00D431E2" w:rsidRPr="00D431E2">
        <w:t xml:space="preserve">podatak o solventnosti dužnika </w:t>
      </w:r>
      <w:r w:rsidR="00D23EA3">
        <w:t>na dan 5. svibnja 2017. (list 24</w:t>
      </w:r>
      <w:r w:rsidR="00D431E2">
        <w:t>. spisa), sud je utvrdio</w:t>
      </w:r>
      <w:r w:rsidR="00D431E2" w:rsidRPr="00D431E2">
        <w:t xml:space="preserve"> kako je dužnikov račun na taj</w:t>
      </w:r>
      <w:r w:rsidR="00D23EA3">
        <w:t xml:space="preserve"> dan bio neprekidno blokiran 231</w:t>
      </w:r>
      <w:r w:rsidR="00D431E2" w:rsidRPr="00D431E2">
        <w:t xml:space="preserve"> dana.</w:t>
      </w:r>
    </w:p>
    <w:p w:rsidRDefault="005356ED" w:rsidP="00A446AE" w:rsidR="005356ED">
      <w:pPr>
        <w:pStyle w:val="Tijeloteksta"/>
      </w:pPr>
    </w:p>
    <w:p w:rsidRDefault="00D431E2" w:rsidP="005356ED" w:rsidR="00D431E2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D23EA3">
        <w:t>. Pored navedenog, sud od nadležnih institucija nije dobio podatak da je dužnik vlasnik bilo kakve imovine.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C002C">
        <w:t xml:space="preserve">30. svibnja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4C002C">
        <w:t xml:space="preserve">      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994379">
        <w:t>,v.r.</w:t>
      </w:r>
      <w:r w:rsidR="004C002C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C002C" w:rsidP="00065B42" w:rsidR="004C002C"/>
    <w:p w:rsidRDefault="004C002C" w:rsidP="00065B42" w:rsidR="004C002C"/>
    <w:p w:rsidRDefault="00994379" w:rsidP="00994379" w:rsidR="00994379">
      <w:pPr>
        <w:jc w:val="right"/>
      </w:pPr>
      <w:r>
        <w:t>Za točnost otpravka - ovlašteni službenik:</w:t>
      </w:r>
    </w:p>
    <w:p w:rsidRDefault="00994379" w:rsidP="00994379" w:rsidR="00994379">
      <w:pPr>
        <w:jc w:val="right"/>
      </w:pPr>
      <w:r>
        <w:t xml:space="preserve">               Katica Franjić</w:t>
      </w:r>
    </w:p>
    <w:p w:rsidRDefault="00065B42" w:rsidP="00994379" w:rsidR="00065B42" w:rsidRPr="00B9015B">
      <w:pPr>
        <w:pStyle w:val="Odlomakpopisa"/>
      </w:pPr>
    </w:p>
    <w:sectPr w:rsidSect="004C002C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02C" w:rsidP="004C002C" w:rsidR="004C002C">
      <w:r>
        <w:separator/>
      </w:r>
    </w:p>
  </w:endnote>
  <w:endnote w:id="0" w:type="continuationSeparator">
    <w:p w:rsidRDefault="004C002C" w:rsidP="004C002C" w:rsidR="004C0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02C" w:rsidP="004C002C" w:rsidR="004C002C">
      <w:r>
        <w:separator/>
      </w:r>
    </w:p>
  </w:footnote>
  <w:footnote w:id="0" w:type="continuationSeparator">
    <w:p w:rsidRDefault="004C002C" w:rsidP="004C002C" w:rsidR="004C00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02C" w:rsidP="004C002C" w:rsidR="004C002C">
    <w:pPr>
      <w:pStyle w:val="Zaglavlje"/>
      <w:tabs>
        <w:tab w:pos="7050" w:val="left"/>
      </w:tabs>
    </w:pPr>
    <w:r>
      <w:tab/>
    </w:r>
    <w:sdt>
      <w:sdtPr>
        <w:id w:val="-177994198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94379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-173/17</w:t>
    </w:r>
  </w:p>
  <w:p w:rsidRDefault="004C002C" w:rsidR="004C00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002C"/>
    <w:rsid w:val="004C428C"/>
    <w:rsid w:val="00501EBB"/>
    <w:rsid w:val="005356ED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94379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C00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C002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C00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C002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GREY MEDIA j.d.o.o. zastupanog po punomoćniku Žarko Babić</izvorni_sadrzaj>
    <derivirana_varijabla naziv="DomainObject.Predmet.ProtustrankaFormated_1">  GREY MEDIA j.d.o.o. zastupanog po punomoćniku Žarko Babić</derivirana_varijabla>
  </DomainObject.Predmet.ProtustrankaFormated>
  <DomainObject.Predmet.ProtustrankaFormatedOIB>
    <izvorni_sadrzaj>  GREY MEDIA j.d.o.o., OIB 19603416885 zastupanog po punomoćniku Žarko Babić</izvorni_sadrzaj>
    <derivirana_varijabla naziv="DomainObject.Predmet.ProtustrankaFormatedOIB_1">  GREY MEDIA j.d.o.o., OIB 19603416885 zastupanog po punomoćniku Žarko Babić</derivirana_varijabla>
  </DomainObject.Predmet.ProtustrankaFormatedOIB>
  <DomainObject.Predmet.ProtustrankaFormatedWithAdress>
    <izvorni_sadrzaj> GREY MEDIA j.d.o.o., Selska cesta/90 H, 10000 Zagreb zastupanog po punomoćniku Žarko Babić</izvorni_sadrzaj>
    <derivirana_varijabla naziv="DomainObject.Predmet.ProtustrankaFormatedWithAdress_1"> GREY MEDIA j.d.o.o., Selska cesta/90 H, 10000 Zagreb zastupanog po punomoćniku Žarko Babić</derivirana_varijabla>
  </DomainObject.Predmet.ProtustrankaFormatedWithAdress>
  <DomainObject.Predmet.ProtustrankaFormatedWithAdressOIB>
    <izvorni_sadrzaj> GREY MEDIA j.d.o.o., OIB 19603416885, Selska cesta/90 H, 10000 Zagreb zastupanog po punomoćniku Žarko Babić</izvorni_sadrzaj>
    <derivirana_varijabla naziv="DomainObject.Predmet.ProtustrankaFormatedWithAdressOIB_1"> GREY MEDIA j.d.o.o., OIB 19603416885, Selska cesta/90 H, 10000 Zagreb zastupanog po punomoćniku Žarko Babić</derivirana_varijabla>
  </DomainObject.Predmet.ProtustrankaFormatedWithAdressOIB>
  <DomainObject.Predmet.ProtustrankaWithAdress>
    <izvorni_sadrzaj>GREY MEDIA j.d.o.o. Selska cesta/90 H, 10000 Zagreb</izvorni_sadrzaj>
    <derivirana_varijabla naziv="DomainObject.Predmet.ProtustrankaWithAdress_1">GREY MEDIA j.d.o.o. Selska cesta/90 H, 10000 Zagreb</derivirana_varijabla>
  </DomainObject.Predmet.ProtustrankaWithAdress>
  <DomainObject.Predmet.ProtustrankaWithAdressOIB>
    <izvorni_sadrzaj>GREY MEDIA j.d.o.o., OIB 19603416885, Selska cesta/90 H, 10000 Zagreb</izvorni_sadrzaj>
    <derivirana_varijabla naziv="DomainObject.Predmet.ProtustrankaWithAdressOIB_1">GREY MEDIA j.d.o.o., OIB 19603416885, Selska cesta/90 H, 10000 Zagreb</derivirana_varijabla>
  </DomainObject.Predmet.ProtustrankaWithAdressOIB>
  <DomainObject.Predmet.ProtustrankaNazivFormated>
    <izvorni_sadrzaj>GREY MEDIA j.d.o.o.</izvorni_sadrzaj>
    <derivirana_varijabla naziv="DomainObject.Predmet.ProtustrankaNazivFormated_1">GREY MEDIA j.d.o.o.</derivirana_varijabla>
  </DomainObject.Predmet.ProtustrankaNazivFormated>
  <DomainObject.Predmet.ProtustrankaNazivFormatedOIB>
    <izvorni_sadrzaj>GREY MEDIA j.d.o.o., OIB 19603416885</izvorni_sadrzaj>
    <derivirana_varijabla naziv="DomainObject.Predmet.ProtustrankaNazivFormatedOIB_1">GREY MEDIA j.d.o.o., OIB 19603416885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GREY MEDIA j.d.o.o. zastupanog po punomoćniku Žarko Babić</item>
    </izvorni_sadrzaj>
    <derivirana_varijabla naziv="DomainObject.Predmet.ProtuStrankaListFormated_1">
      <item>GREY MEDIA j.d.o.o. zastupanog po punomoćniku Žarko Babić</item>
    </derivirana_varijabla>
  </DomainObject.Predmet.ProtuStrankaListFormated>
  <DomainObject.Predmet.ProtuStrankaListFormatedOIB>
    <izvorni_sadrzaj>
      <item>GREY MEDIA j.d.o.o., OIB 19603416885 zastupanog po punomoćniku Žarko Babić</item>
    </izvorni_sadrzaj>
    <derivirana_varijabla naziv="DomainObject.Predmet.ProtuStrankaListFormatedOIB_1">
      <item>GREY MEDIA j.d.o.o., OIB 19603416885 zastupanog po punomoćniku Žarko Babić</item>
    </derivirana_varijabla>
  </DomainObject.Predmet.ProtuStrankaListFormatedOIB>
  <DomainObject.Predmet.ProtuStrankaListFormatedWithAdress>
    <izvorni_sadrzaj>
      <item>GREY MEDIA j.d.o.o., Selska cesta/90 H, 10000 Zagreb zastupanog po punomoćniku Žarko Babić</item>
    </izvorni_sadrzaj>
    <derivirana_varijabla naziv="DomainObject.Predmet.ProtuStrankaListFormatedWithAdress_1">
      <item>GREY MEDIA j.d.o.o., Selska cesta/90 H, 10000 Zagreb zastupanog po punomoćniku Žarko Babić</item>
    </derivirana_varijabla>
  </DomainObject.Predmet.ProtuStrankaListFormatedWithAdress>
  <DomainObject.Predmet.ProtuStrankaListFormatedWithAdressOIB>
    <izvorni_sadrzaj>
      <item>GREY MEDIA j.d.o.o., OIB 19603416885, Selska cesta/90 H, 10000 Zagreb zastupanog po punomoćniku Žarko Babić</item>
    </izvorni_sadrzaj>
    <derivirana_varijabla naziv="DomainObject.Predmet.ProtuStrankaListFormatedWithAdressOIB_1">
      <item>GREY MEDIA j.d.o.o., OIB 19603416885, Selska cesta/90 H, 10000 Zagreb zastupanog po punomoćniku Žarko Babić</item>
    </derivirana_varijabla>
  </DomainObject.Predmet.ProtuStrankaListFormatedWithAdressOIB>
  <DomainObject.Predmet.ProtuStrankaListNazivFormated>
    <izvorni_sadrzaj>
      <item>GREY MEDIA j.d.o.o.</item>
    </izvorni_sadrzaj>
    <derivirana_varijabla naziv="DomainObject.Predmet.ProtuStrankaListNazivFormated_1">
      <item>GREY MEDIA j.d.o.o.</item>
    </derivirana_varijabla>
  </DomainObject.Predmet.ProtuStrankaListNazivFormated>
  <DomainObject.Predmet.ProtuStrankaListNazivFormatedOIB>
    <izvorni_sadrzaj>
      <item>GREY MEDIA j.d.o.o., OIB 19603416885</item>
    </izvorni_sadrzaj>
    <derivirana_varijabla naziv="DomainObject.Predmet.ProtuStrankaListNazivFormatedOIB_1">
      <item>GREY MEDIA j.d.o.o., OIB 19603416885</item>
    </derivirana_varijabla>
  </DomainObject.Predmet.ProtuStrankaListNazivFormatedOIB>
  <DomainObject.Predmet.OstaliListFormated>
    <izvorni_sadrzaj>
      <item>Žarko Babić punomoćnik sudionika u postupku GREY MEDIA j.d.o.o.</item>
    </izvorni_sadrzaj>
    <derivirana_varijabla naziv="DomainObject.Predmet.OstaliListFormated_1">
      <item>Žarko Babić punomoćnik sudionika u postupku GREY MEDIA j.d.o.o.</item>
    </derivirana_varijabla>
  </DomainObject.Predmet.OstaliListFormated>
  <DomainObject.Predmet.OstaliListFormatedOIB>
    <izvorni_sadrzaj>
      <item>Žarko Babić, OIB 83447494689 punomoćnik sudionika u postupku GREY MEDIA j.d.o.o.</item>
    </izvorni_sadrzaj>
    <derivirana_varijabla naziv="DomainObject.Predmet.OstaliListFormatedOIB_1">
      <item>Žarko Babić, OIB 83447494689 punomoćnik sudionika u postupku GREY MEDIA j.d.o.o.</item>
    </derivirana_varijabla>
  </DomainObject.Predmet.OstaliListFormatedOIB>
  <DomainObject.Predmet.OstaliListFormatedWithAdress>
    <izvorni_sadrzaj>
      <item>Žarko Babić, Ulica Dragojle Jarnević 4, 10000 Zagreb punomoćnik sudionika u postupku GREY MEDIA j.d.o.o.</item>
    </izvorni_sadrzaj>
    <derivirana_varijabla naziv="DomainObject.Predmet.OstaliListFormatedWithAdress_1">
      <item>Žarko Babić, Ulica Dragojle Jarnević 4, 10000 Zagreb punomoćnik sudionika u postupku GREY MEDIA j.d.o.o.</item>
    </derivirana_varijabla>
  </DomainObject.Predmet.OstaliListFormatedWithAdress>
  <DomainObject.Predmet.OstaliListFormatedWithAdressOIB>
    <izvorni_sadrzaj>
      <item>Žarko Babić, OIB 83447494689, Ulica Dragojle Jarnević 4, 10000 Zagreb punomoćnik sudionika u postupku GREY MEDIA j.d.o.o.</item>
    </izvorni_sadrzaj>
    <derivirana_varijabla naziv="DomainObject.Predmet.OstaliListFormatedWithAdressOIB_1">
      <item>Žarko Babić, OIB 83447494689, Ulica Dragojle Jarnević 4, 10000 Zagreb punomoćnik sudionika u postupku GREY MEDIA j.d.o.o.</item>
    </derivirana_varijabla>
  </DomainObject.Predmet.OstaliListFormatedWithAdressOIB>
  <DomainObject.Predmet.OstaliListNazivFormated>
    <izvorni_sadrzaj>
      <item>Žarko Babić</item>
    </izvorni_sadrzaj>
    <derivirana_varijabla naziv="DomainObject.Predmet.OstaliListNazivFormated_1">
      <item>Žarko Babić</item>
    </derivirana_varijabla>
  </DomainObject.Predmet.OstaliListNazivFormated>
  <DomainObject.Predmet.OstaliListNazivFormatedOIB>
    <izvorni_sadrzaj>
      <item>Žarko Babić, OIB 83447494689</item>
    </izvorni_sadrzaj>
    <derivirana_varijabla naziv="DomainObject.Predmet.OstaliListNazivFormatedOIB_1">
      <item>Žarko Babić, OIB 83447494689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GREY MEDIA j.d.o.o.</izvorni_sadrzaj>
    <derivirana_varijabla naziv="DomainObject.Predmet.ProtustrankaIDrugi_1">GREY MEDIA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GREY MEDIA j.d.o.o., OIB 19603416885, Selska cesta/90 H, 10000 Zagreb</izvorni_sadrzaj>
    <derivirana_varijabla naziv="DomainObject.Predmet.ProtustrankaIDrugiAdressOIB_1">GREY MEDIA j.d.o.o., OIB 19603416885, Selska cesta/90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GREY MEDIA j.d.o.o.</item>
      <item>Žarko Babić</item>
    </izvorni_sadrzaj>
    <derivirana_varijabla naziv="DomainObject.Predmet.SudioniciListNaziv_1">
      <item>FINA Regionalni centar Zagreb</item>
      <item>GREY MEDIA j.d.o.o.</item>
      <item>Žarko Babić</item>
    </derivirana_varijabla>
  </DomainObject.Predmet.SudioniciListNaziv>
  <DomainObject.Predmet.SudioniciListAdressOIB>
    <izvorni_sadrzaj>
      <item>FINA Regionalni centar Zagreb, OIB 85821130368, Trg svibanjskih žrtava 1995.1,10000 Zagreb</item>
      <item>GREY MEDIA j.d.o.o., OIB 19603416885, Selska cesta/90 H,10000 Zagreb</item>
      <item>Žarko Babić, OIB 83447494689, Ulica Dragojle Jarnević 4,10000 Zagreb</item>
    </izvorni_sadrzaj>
    <derivirana_varijabla naziv="DomainObject.Predmet.SudioniciListAdressOIB_1">
      <item>FINA Regionalni centar Zagreb, OIB 85821130368, Trg svibanjskih žrtava 1995.1,10000 Zagreb</item>
      <item>GREY MEDIA j.d.o.o., OIB 19603416885, Selska cesta/90 H,10000 Zagreb</item>
      <item>Žarko Babić, OIB 83447494689, Ulica Dragojle Jarnević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19603416885</item>
      <item>, OIB 83447494689</item>
    </izvorni_sadrzaj>
    <derivirana_varijabla naziv="DomainObject.Predmet.SudioniciListNazivOIB_1">
      <item>, OIB 85821130368</item>
      <item>, OIB 19603416885</item>
      <item>, OIB 83447494689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B8B70-0FD8-459C-B69C-9D0796B172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697</properties:Words>
  <properties:Characters>3816</properties:Characters>
  <properties:Lines>91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2017-05-30T11:35:00Z</dcterms:created>
  <dc:creator>gzubak</dc:creator>
  <cp:lastModifiedBy>Katica Franjić</cp:lastModifiedBy>
  <cp:lastPrinted>2017-05-30T11:52:00Z</cp:lastPrinted>
  <dcterms:modified xmlns:xsi="http://www.w3.org/2001/XMLSchema-instance" xsi:type="dcterms:W3CDTF">2017-05-30T11:52:00Z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