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b478" w14:paraId="753b478" w:rsidRDefault="00E77059" w:rsidP="003F6C53" w:rsidR="00E77059" w:rsidRPr="00566D73">
      <w:pPr>
        <w15:collapsed w:val="false"/>
      </w:pPr>
      <w:bookmarkStart w:name="_GoBack" w:id="0"/>
      <w:bookmarkEnd w:id="0"/>
    </w:p>
    <w:p w:rsidRDefault="00FE4E4C" w:rsidP="003F6C53" w:rsidR="00FE4E4C" w:rsidRPr="00566D73">
      <w:pPr>
        <w:rPr>
          <w:b/>
        </w:rPr>
      </w:pPr>
    </w:p>
    <w:p w:rsidRDefault="00DA323C" w:rsidP="003F6C53" w:rsidR="00DA323C" w:rsidRPr="00566D73"/>
    <w:p w:rsidRDefault="00721F79" w:rsidP="004B557B" w:rsidR="00721F79" w:rsidRPr="00566D73"/>
    <w:p w:rsidRDefault="00721F79" w:rsidP="00721F79" w:rsidR="00721F79" w:rsidRPr="00566D73">
      <w:r w:rsidRPr="00566D73">
        <w:t>REPUBLIKA HRVATSKA</w:t>
      </w:r>
    </w:p>
    <w:p w:rsidRDefault="00721F79" w:rsidP="00721F79" w:rsidR="00721F79" w:rsidRPr="00566D73">
      <w:r w:rsidRPr="00566D73">
        <w:t>TRGOVAČKI SUD U ZADRU</w:t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</w:r>
    </w:p>
    <w:p w:rsidRDefault="00D72DA7" w:rsidP="00D72DA7" w:rsidR="00D72DA7" w:rsidRPr="00566D73">
      <w:r w:rsidRPr="00566D73">
        <w:t>Zadar, Dr. Franje Tuđmana 35</w:t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</w:r>
    </w:p>
    <w:p w:rsidRDefault="00D72DA7" w:rsidP="00D72DA7" w:rsidR="00D72DA7" w:rsidRPr="00566D73">
      <w:pPr>
        <w:ind w:firstLine="708"/>
      </w:pPr>
    </w:p>
    <w:p w:rsidRDefault="00D72DA7" w:rsidP="00D72DA7" w:rsidR="00D72DA7" w:rsidRPr="00566D73"/>
    <w:p w:rsidRDefault="00D72DA7" w:rsidP="00D72DA7" w:rsidR="00D72DA7" w:rsidRPr="00566D73">
      <w:pPr>
        <w:jc w:val="center"/>
      </w:pPr>
      <w:r w:rsidRPr="00566D73">
        <w:t>U  I M E  R E P U B L I K E  H R V A T S K E</w:t>
      </w:r>
    </w:p>
    <w:p w:rsidRDefault="00A93E68" w:rsidP="00A93E68" w:rsidR="00A93E68" w:rsidRPr="00566D73">
      <w:pPr>
        <w:jc w:val="center"/>
      </w:pPr>
    </w:p>
    <w:p w:rsidRDefault="00721F79" w:rsidP="00721F79" w:rsidR="00721F79" w:rsidRPr="00566D73">
      <w:pPr>
        <w:jc w:val="center"/>
      </w:pPr>
      <w:r w:rsidRPr="00566D73">
        <w:t>R J E Š E N J E</w:t>
      </w:r>
    </w:p>
    <w:p w:rsidRDefault="00B43DAF" w:rsidP="00B43DAF" w:rsidR="00B43DAF" w:rsidRPr="00566D73"/>
    <w:p w:rsidRDefault="00B43DAF" w:rsidP="009D5849" w:rsidR="00721F79" w:rsidRPr="00566D73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566D73">
        <w:tab/>
      </w:r>
      <w:r w:rsidR="00D72DA7" w:rsidRPr="00566D73">
        <w:tab/>
        <w:t>Trgovački sud u Zadru, OIB: 39670464653</w:t>
      </w:r>
      <w:r w:rsidR="00B80171" w:rsidRPr="00566D73">
        <w:t xml:space="preserve">, </w:t>
      </w:r>
      <w:r w:rsidR="005053E7" w:rsidRPr="00566D73">
        <w:t>po stečajnoj sutkinji Tini Grgas, na prijedlog</w:t>
      </w:r>
      <w:r w:rsidR="00B80171" w:rsidRPr="00566D73">
        <w:t xml:space="preserve"> </w:t>
      </w:r>
      <w:r w:rsidR="005053E7" w:rsidRPr="00566D73">
        <w:t>sudske savjetnice Katarine Miletić</w:t>
      </w:r>
      <w:r w:rsidRPr="00566D73">
        <w:t xml:space="preserve">, </w:t>
      </w:r>
      <w:r w:rsidR="005053E7" w:rsidRPr="00566D73">
        <w:t xml:space="preserve">u pravnoj stvari podnositeljice zahtjeva Financijske agencije, Regionalnog centra Split, Podružnice </w:t>
      </w:r>
      <w:r w:rsidR="00A80128" w:rsidRPr="00566D73">
        <w:t>Zadar, Ivana Danila 4.,</w:t>
      </w:r>
      <w:r w:rsidR="005053E7" w:rsidRPr="00566D73">
        <w:t xml:space="preserve"> OIB: 85821130368, za provedbu skraćenoga stečajnog postupka nad dužnikom </w:t>
      </w:r>
      <w:r w:rsidR="00566D73" w:rsidRPr="00566D73">
        <w:t>POLJOPRIVREDNA ZADRUGA BRANITELJ – GRADITELJ, 23 222 Zemunik Donji, Donji Zemunik 4A., OIB 53980156546</w:t>
      </w:r>
      <w:r w:rsidR="00173986" w:rsidRPr="00566D73">
        <w:t>,</w:t>
      </w:r>
      <w:r w:rsidR="00BE2DBB" w:rsidRPr="00566D73">
        <w:t xml:space="preserve"> </w:t>
      </w:r>
      <w:r w:rsidR="00721F79" w:rsidRPr="00566D73">
        <w:t xml:space="preserve">postupajući po čl. </w:t>
      </w:r>
      <w:r w:rsidR="00286D54" w:rsidRPr="00566D73">
        <w:t>433</w:t>
      </w:r>
      <w:r w:rsidR="00721F79" w:rsidRPr="00566D73">
        <w:t>.</w:t>
      </w:r>
      <w:r w:rsidR="00754C82" w:rsidRPr="00566D73">
        <w:t xml:space="preserve"> </w:t>
      </w:r>
      <w:r w:rsidR="00721F79" w:rsidRPr="00566D73">
        <w:t>S</w:t>
      </w:r>
      <w:r w:rsidR="00963059" w:rsidRPr="00566D73">
        <w:t>tečajnog zakona (N</w:t>
      </w:r>
      <w:r w:rsidR="00581766" w:rsidRPr="00566D73">
        <w:t xml:space="preserve">arodne </w:t>
      </w:r>
      <w:r w:rsidR="00963059" w:rsidRPr="00566D73">
        <w:t>N</w:t>
      </w:r>
      <w:r w:rsidR="00581766" w:rsidRPr="00566D73">
        <w:t>ovine</w:t>
      </w:r>
      <w:r w:rsidR="00963059" w:rsidRPr="00566D73">
        <w:t xml:space="preserve"> broj </w:t>
      </w:r>
      <w:r w:rsidR="00286D54" w:rsidRPr="00566D73">
        <w:t>71/15</w:t>
      </w:r>
      <w:r w:rsidR="00963059" w:rsidRPr="00566D73">
        <w:t>)</w:t>
      </w:r>
      <w:r w:rsidR="00721F79" w:rsidRPr="00566D73">
        <w:t xml:space="preserve">, dana </w:t>
      </w:r>
      <w:r w:rsidR="00DB4562" w:rsidRPr="00566D73">
        <w:t xml:space="preserve">6. travnja </w:t>
      </w:r>
      <w:r w:rsidR="008F730E" w:rsidRPr="00566D73">
        <w:t>2016.,</w:t>
      </w:r>
    </w:p>
    <w:p w:rsidRDefault="00086482" w:rsidP="00721F79" w:rsidR="00086482" w:rsidRPr="00566D73">
      <w:pPr>
        <w:jc w:val="center"/>
      </w:pPr>
    </w:p>
    <w:p w:rsidRDefault="00721F79" w:rsidP="00721F79" w:rsidR="00721F79" w:rsidRPr="00566D73">
      <w:pPr>
        <w:jc w:val="center"/>
      </w:pPr>
      <w:r w:rsidRPr="00566D73">
        <w:t>r i j e š i o  j e</w:t>
      </w:r>
    </w:p>
    <w:p w:rsidRDefault="00721F79" w:rsidP="006D7645" w:rsidR="00721F79" w:rsidRPr="00566D73"/>
    <w:p w:rsidRDefault="005053E7" w:rsidP="00A93E68" w:rsidR="00D322A5" w:rsidRPr="00566D73">
      <w:pPr>
        <w:jc w:val="both"/>
      </w:pPr>
      <w:r w:rsidRPr="00566D73">
        <w:t xml:space="preserve">            </w:t>
      </w:r>
      <w:r w:rsidR="00D322A5" w:rsidRPr="00566D73">
        <w:t xml:space="preserve">I. </w:t>
      </w:r>
      <w:r w:rsidR="00754C82" w:rsidRPr="00566D73">
        <w:t xml:space="preserve">Obustavlja se skraćeni stečajni postupak nad </w:t>
      </w:r>
      <w:r w:rsidR="00A30663" w:rsidRPr="00566D73">
        <w:t xml:space="preserve">dužnikom </w:t>
      </w:r>
      <w:r w:rsidR="00566D73" w:rsidRPr="00566D73">
        <w:t>POLJOPRIVREDNA ZADRUGA BRANITELJ – GRADITELJ, 23 222 Zemunik Donji, Donji Zemunik 4A., OIB 53980156546</w:t>
      </w:r>
      <w:r w:rsidR="00B12545" w:rsidRPr="00566D73">
        <w:t>.</w:t>
      </w:r>
    </w:p>
    <w:p w:rsidRDefault="00B12545" w:rsidP="00A93E68" w:rsidR="00B12545" w:rsidRPr="00566D73">
      <w:pPr>
        <w:jc w:val="both"/>
      </w:pPr>
    </w:p>
    <w:p w:rsidRDefault="00D322A5" w:rsidP="00D322A5" w:rsidR="00D322A5" w:rsidRPr="00566D73">
      <w:pPr>
        <w:ind w:firstLine="708"/>
        <w:jc w:val="both"/>
      </w:pPr>
      <w:r w:rsidRPr="00566D73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566D73">
      <w:pPr>
        <w:jc w:val="both"/>
      </w:pPr>
    </w:p>
    <w:p w:rsidRDefault="00721F79" w:rsidP="005D63EE" w:rsidR="00721F79" w:rsidRPr="00566D73">
      <w:pPr>
        <w:jc w:val="both"/>
      </w:pPr>
      <w:r w:rsidRPr="00566D73">
        <w:tab/>
      </w:r>
    </w:p>
    <w:p w:rsidRDefault="00721F79" w:rsidP="00721F79" w:rsidR="00721F79" w:rsidRPr="00566D73">
      <w:pPr>
        <w:jc w:val="center"/>
      </w:pPr>
      <w:r w:rsidRPr="00566D73">
        <w:t>Obrazloženje</w:t>
      </w:r>
    </w:p>
    <w:p w:rsidRDefault="00721F79" w:rsidP="00721F79" w:rsidR="00721F79" w:rsidRPr="00566D73">
      <w:pPr>
        <w:jc w:val="center"/>
      </w:pPr>
    </w:p>
    <w:p w:rsidRDefault="003544A9" w:rsidP="001671CB" w:rsidR="001671CB" w:rsidRPr="00566D73">
      <w:pPr>
        <w:ind w:firstLine="708"/>
        <w:jc w:val="both"/>
      </w:pPr>
      <w:r w:rsidRPr="00566D73">
        <w:t>Postupajući po zahtjevu</w:t>
      </w:r>
      <w:r w:rsidR="008F730E" w:rsidRPr="00566D73">
        <w:t xml:space="preserve"> Financijske agencije, R</w:t>
      </w:r>
      <w:r w:rsidR="00D322A5" w:rsidRPr="00566D73">
        <w:t>egionalnog centra Split</w:t>
      </w:r>
      <w:r w:rsidR="008F730E" w:rsidRPr="00566D73">
        <w:t xml:space="preserve">, </w:t>
      </w:r>
      <w:r w:rsidR="005053E7" w:rsidRPr="00566D73">
        <w:t xml:space="preserve">Podružnice </w:t>
      </w:r>
      <w:r w:rsidR="00A80128" w:rsidRPr="00566D73">
        <w:t>Zadar</w:t>
      </w:r>
      <w:r w:rsidR="005053E7" w:rsidRPr="00566D73">
        <w:t>,</w:t>
      </w:r>
      <w:r w:rsidR="001919BA" w:rsidRPr="00566D73">
        <w:t xml:space="preserve"> od</w:t>
      </w:r>
      <w:r w:rsidR="005053E7" w:rsidRPr="00566D73">
        <w:t xml:space="preserve"> </w:t>
      </w:r>
      <w:r w:rsidR="00566D73" w:rsidRPr="00566D73">
        <w:t>2. prosinca</w:t>
      </w:r>
      <w:r w:rsidR="00B12545" w:rsidRPr="00566D73">
        <w:t xml:space="preserve"> </w:t>
      </w:r>
      <w:r w:rsidR="007312AB" w:rsidRPr="00566D73">
        <w:t>2015.</w:t>
      </w:r>
      <w:r w:rsidR="008F730E" w:rsidRPr="00566D73">
        <w:t xml:space="preserve"> </w:t>
      </w:r>
      <w:r w:rsidR="004A56D4" w:rsidRPr="00566D73">
        <w:t xml:space="preserve">za provedbu skraćenog stečajnog postupka nad </w:t>
      </w:r>
      <w:r w:rsidR="00FB7C11" w:rsidRPr="00566D73">
        <w:t>uvodno označenim dužnikom</w:t>
      </w:r>
      <w:r w:rsidR="004A56D4" w:rsidRPr="00566D73">
        <w:t xml:space="preserve">, </w:t>
      </w:r>
      <w:r w:rsidR="00286D54" w:rsidRPr="00566D73">
        <w:t>o</w:t>
      </w:r>
      <w:r w:rsidR="008F730E" w:rsidRPr="00566D73">
        <w:t>glasom</w:t>
      </w:r>
      <w:r w:rsidR="006E3203" w:rsidRPr="00566D73">
        <w:t xml:space="preserve"> ovog suda od </w:t>
      </w:r>
      <w:r w:rsidR="00665BF5" w:rsidRPr="00566D73">
        <w:t>2</w:t>
      </w:r>
      <w:r w:rsidR="00566D73" w:rsidRPr="00566D73">
        <w:t>9</w:t>
      </w:r>
      <w:r w:rsidR="00665BF5" w:rsidRPr="00566D73">
        <w:t>. siječnja</w:t>
      </w:r>
      <w:r w:rsidR="00A80128" w:rsidRPr="00566D73">
        <w:t xml:space="preserve"> 2016</w:t>
      </w:r>
      <w:r w:rsidR="006E3203" w:rsidRPr="00566D73">
        <w:t xml:space="preserve">. </w:t>
      </w:r>
      <w:r w:rsidR="001671CB" w:rsidRPr="00566D73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566D73">
      <w:pPr>
        <w:ind w:firstLine="708"/>
        <w:jc w:val="both"/>
      </w:pPr>
    </w:p>
    <w:p w:rsidRDefault="005053E7" w:rsidP="007D3257" w:rsidR="007312AB" w:rsidRPr="00566D73">
      <w:pPr>
        <w:ind w:firstLine="708"/>
        <w:jc w:val="both"/>
      </w:pPr>
      <w:r w:rsidRPr="00566D73">
        <w:t>U propisanom roku</w:t>
      </w:r>
      <w:r w:rsidR="001671CB" w:rsidRPr="00566D73">
        <w:t xml:space="preserve"> vjerovnik dužnika</w:t>
      </w:r>
      <w:r w:rsidRPr="00566D73">
        <w:t xml:space="preserve"> </w:t>
      </w:r>
      <w:r w:rsidR="00A80128" w:rsidRPr="00566D73">
        <w:t>Republika Hrvatska, Porezna uprava, Područni ured Dalmacija</w:t>
      </w:r>
      <w:r w:rsidRPr="00566D73">
        <w:t>,</w:t>
      </w:r>
      <w:r w:rsidR="007312AB" w:rsidRPr="00566D73">
        <w:t xml:space="preserve"> </w:t>
      </w:r>
      <w:r w:rsidR="001671CB" w:rsidRPr="00566D73">
        <w:t xml:space="preserve">podnio je dana </w:t>
      </w:r>
      <w:r w:rsidR="00566D73" w:rsidRPr="00566D73">
        <w:t>22</w:t>
      </w:r>
      <w:r w:rsidR="00B12545" w:rsidRPr="00566D73">
        <w:t>. veljače</w:t>
      </w:r>
      <w:r w:rsidR="001671CB" w:rsidRPr="00566D73">
        <w:t xml:space="preserve"> 2016. </w:t>
      </w:r>
      <w:r w:rsidR="007312AB" w:rsidRPr="00566D73">
        <w:t>prijedlog za otvaranje stečajnog postupka</w:t>
      </w:r>
      <w:r w:rsidR="001671CB" w:rsidRPr="00566D73">
        <w:t xml:space="preserve"> nad dužnikom</w:t>
      </w:r>
      <w:r w:rsidR="007312AB" w:rsidRPr="00566D73">
        <w:t xml:space="preserve"> </w:t>
      </w:r>
      <w:r w:rsidR="001671CB" w:rsidRPr="00566D73">
        <w:t>te je izvijestio</w:t>
      </w:r>
      <w:r w:rsidR="008964AF" w:rsidRPr="00566D73">
        <w:t xml:space="preserve"> sud da prema dužniku ima dospjelu novčanu tražbinu u iznosu od </w:t>
      </w:r>
      <w:r w:rsidR="00566D73" w:rsidRPr="00566D73">
        <w:t>64.338,04</w:t>
      </w:r>
      <w:r w:rsidR="001919BA" w:rsidRPr="00566D73">
        <w:t xml:space="preserve"> </w:t>
      </w:r>
      <w:r w:rsidR="007312AB" w:rsidRPr="00566D73">
        <w:t>kun</w:t>
      </w:r>
      <w:r w:rsidR="00051432" w:rsidRPr="00566D73">
        <w:t>a</w:t>
      </w:r>
      <w:r w:rsidR="007D3257" w:rsidRPr="00566D73">
        <w:t>.</w:t>
      </w:r>
    </w:p>
    <w:p w:rsidRDefault="001671CB" w:rsidP="00BD2D25" w:rsidR="001671CB" w:rsidRPr="00566D73">
      <w:pPr>
        <w:jc w:val="both"/>
      </w:pPr>
    </w:p>
    <w:p w:rsidRDefault="001671CB" w:rsidP="001671CB" w:rsidR="001671CB" w:rsidRPr="00566D73">
      <w:pPr>
        <w:ind w:firstLine="708"/>
        <w:jc w:val="both"/>
      </w:pPr>
      <w:r w:rsidRPr="00566D73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566D73">
      <w:pPr>
        <w:ind w:firstLine="708"/>
        <w:jc w:val="both"/>
      </w:pPr>
    </w:p>
    <w:p w:rsidRDefault="001671CB" w:rsidP="001671CB" w:rsidR="001671CB" w:rsidRPr="00566D73">
      <w:pPr>
        <w:ind w:firstLine="708"/>
        <w:jc w:val="both"/>
      </w:pPr>
      <w:r w:rsidRPr="00566D73">
        <w:lastRenderedPageBreak/>
        <w:t xml:space="preserve">S obzirom da je navedeni vjerovnik podnio ovom sudu prijedlog za otvaranje stečajnoga postupka nad dužnikom uz odgovarajuće isprave kojima je učinio vjerojatnim postojanje svoje tražbine,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566D73">
      <w:pPr>
        <w:jc w:val="both"/>
      </w:pPr>
    </w:p>
    <w:p w:rsidRDefault="001671CB" w:rsidP="001671CB" w:rsidR="001671CB" w:rsidRPr="00566D73">
      <w:pPr>
        <w:jc w:val="center"/>
      </w:pPr>
      <w:r w:rsidRPr="00566D73">
        <w:t xml:space="preserve">U Zadru, </w:t>
      </w:r>
      <w:r w:rsidR="00DE48A7" w:rsidRPr="00566D73">
        <w:t>6. travnja</w:t>
      </w:r>
      <w:r w:rsidRPr="00566D73">
        <w:t xml:space="preserve"> 2016.</w:t>
      </w:r>
    </w:p>
    <w:p w:rsidRDefault="001671CB" w:rsidP="001671CB" w:rsidR="001671CB" w:rsidRPr="00566D73">
      <w:pPr>
        <w:jc w:val="center"/>
      </w:pPr>
    </w:p>
    <w:p w:rsidRDefault="001671CB" w:rsidP="001671CB" w:rsidR="001671CB" w:rsidRPr="00566D73">
      <w:r w:rsidRPr="00566D73">
        <w:t xml:space="preserve">Sudska savjetnica </w:t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  <w:t xml:space="preserve">     </w:t>
      </w:r>
      <w:r w:rsidR="00F11543" w:rsidRPr="00566D73">
        <w:t xml:space="preserve">  </w:t>
      </w:r>
      <w:r w:rsidRPr="00566D73">
        <w:t xml:space="preserve">  </w:t>
      </w:r>
      <w:r w:rsidR="00F11543" w:rsidRPr="00566D73">
        <w:t xml:space="preserve"> </w:t>
      </w:r>
      <w:r w:rsidRPr="00566D73">
        <w:t>Stečajni sudac</w:t>
      </w:r>
    </w:p>
    <w:p w:rsidRDefault="001671CB" w:rsidP="001671CB" w:rsidR="001671CB" w:rsidRPr="00566D73">
      <w:r w:rsidRPr="00566D73">
        <w:t xml:space="preserve">Katarina Miletić </w:t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Pr="00566D73">
        <w:tab/>
      </w:r>
      <w:r w:rsidR="00F11543" w:rsidRPr="00566D73">
        <w:t xml:space="preserve">  </w:t>
      </w:r>
      <w:r w:rsidRPr="00566D73">
        <w:t>Tina Grgas</w:t>
      </w:r>
    </w:p>
    <w:p w:rsidRDefault="001671CB" w:rsidP="001671CB" w:rsidR="001671CB" w:rsidRPr="00566D73"/>
    <w:p w:rsidRDefault="001671CB" w:rsidP="001671CB" w:rsidR="001671CB" w:rsidRPr="00566D73"/>
    <w:p w:rsidRDefault="001671CB" w:rsidP="001671CB" w:rsidR="001671CB" w:rsidRPr="00566D73">
      <w:r w:rsidRPr="00566D73">
        <w:t xml:space="preserve">UPUTA O PRAVNOM LIJEKU:  </w:t>
      </w:r>
    </w:p>
    <w:p w:rsidRDefault="001671CB" w:rsidP="001671CB" w:rsidR="001671CB" w:rsidRPr="00566D73">
      <w:r w:rsidRPr="00566D73">
        <w:t xml:space="preserve">Protiv ovog rješenja može se izjaviti žalba Visokom trgovačkom sudu Republike Hrvatske u roku od 8 dana od dana primitka </w:t>
      </w:r>
      <w:proofErr w:type="spellStart"/>
      <w:r w:rsidRPr="00566D73">
        <w:t>otpravka</w:t>
      </w:r>
      <w:proofErr w:type="spellEnd"/>
      <w:r w:rsidRPr="00566D73">
        <w:t xml:space="preserve">, u tri primjerka, sve putem ovog suda. </w:t>
      </w:r>
    </w:p>
    <w:p w:rsidRDefault="001671CB" w:rsidP="001671CB" w:rsidR="001671CB" w:rsidRPr="00566D73">
      <w:pPr>
        <w:ind w:firstLine="360"/>
      </w:pPr>
    </w:p>
    <w:p w:rsidRDefault="001671CB" w:rsidP="001671CB" w:rsidR="001671CB" w:rsidRPr="00566D73">
      <w:pPr>
        <w:ind w:firstLine="360"/>
      </w:pPr>
    </w:p>
    <w:p w:rsidRDefault="001671CB" w:rsidP="001671CB" w:rsidR="001671CB" w:rsidRPr="00566D73">
      <w:pPr>
        <w:ind w:firstLine="360"/>
      </w:pPr>
    </w:p>
    <w:p w:rsidRDefault="001671CB" w:rsidP="001671CB" w:rsidR="001671CB" w:rsidRPr="00566D73">
      <w:pPr>
        <w:ind w:firstLine="360"/>
        <w:rPr>
          <w:b/>
        </w:rPr>
      </w:pPr>
      <w:r w:rsidRPr="00566D73">
        <w:t>DNA:</w:t>
      </w:r>
    </w:p>
    <w:p w:rsidRDefault="001671CB" w:rsidP="001671CB" w:rsidR="001671CB" w:rsidRPr="00566D73">
      <w:pPr>
        <w:numPr>
          <w:ilvl w:val="0"/>
          <w:numId w:val="3"/>
        </w:numPr>
      </w:pPr>
      <w:r w:rsidRPr="00566D73">
        <w:t>FINA, Podružnica Zadar</w:t>
      </w:r>
      <w:r w:rsidR="00F11543" w:rsidRPr="00566D73">
        <w:t>,</w:t>
      </w:r>
    </w:p>
    <w:p w:rsidRDefault="001671CB" w:rsidP="001671CB" w:rsidR="001671CB" w:rsidRPr="00566D73">
      <w:pPr>
        <w:numPr>
          <w:ilvl w:val="0"/>
          <w:numId w:val="3"/>
        </w:numPr>
      </w:pPr>
      <w:r w:rsidRPr="00566D73">
        <w:t>stečajnom dužniku</w:t>
      </w:r>
      <w:r w:rsidR="00F11543" w:rsidRPr="00566D73">
        <w:t>,</w:t>
      </w:r>
      <w:r w:rsidRPr="00566D73">
        <w:t xml:space="preserve"> </w:t>
      </w:r>
    </w:p>
    <w:p w:rsidRDefault="001671CB" w:rsidP="001671CB" w:rsidR="001671CB" w:rsidRPr="00566D73">
      <w:pPr>
        <w:numPr>
          <w:ilvl w:val="0"/>
          <w:numId w:val="3"/>
        </w:numPr>
      </w:pPr>
      <w:r w:rsidRPr="00566D73">
        <w:t>e-oglasna ploča</w:t>
      </w:r>
      <w:r w:rsidR="00F11543" w:rsidRPr="00566D73">
        <w:t>,</w:t>
      </w:r>
    </w:p>
    <w:p w:rsidRDefault="001671CB" w:rsidP="001671CB" w:rsidR="001671CB" w:rsidRPr="00566D73">
      <w:pPr>
        <w:numPr>
          <w:ilvl w:val="0"/>
          <w:numId w:val="3"/>
        </w:numPr>
      </w:pPr>
      <w:r w:rsidRPr="00566D73">
        <w:t>u spis.</w:t>
      </w:r>
    </w:p>
    <w:p w:rsidRDefault="00FB52CB" w:rsidP="001671CB" w:rsidR="00FB52CB" w:rsidRPr="00566D73">
      <w:pPr>
        <w:ind w:firstLine="708"/>
        <w:jc w:val="both"/>
      </w:pPr>
    </w:p>
    <w:p w:rsidRDefault="006B23ED" w:rsidR="006B23ED" w:rsidRPr="00566D73">
      <w:pPr>
        <w:ind w:firstLine="708"/>
        <w:jc w:val="both"/>
      </w:pPr>
    </w:p>
    <w:sectPr w:rsidSect="00F11543" w:rsidR="006B23ED" w:rsidRPr="00566D73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05A" w:rsidP="004E2475" w:rsidR="0038405A">
      <w:r>
        <w:separator/>
      </w:r>
    </w:p>
  </w:endnote>
  <w:endnote w:id="0" w:type="continuationSeparator">
    <w:p w:rsidRDefault="0038405A" w:rsidP="004E2475" w:rsidR="00384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05A" w:rsidP="004E2475" w:rsidR="0038405A">
      <w:r>
        <w:separator/>
      </w:r>
    </w:p>
  </w:footnote>
  <w:footnote w:id="0" w:type="continuationSeparator">
    <w:p w:rsidRDefault="0038405A" w:rsidP="004E2475" w:rsidR="00384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566D73">
      <w:t>807/15-8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D73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07B8B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A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66D73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5BF5"/>
    <w:rsid w:val="006660FA"/>
    <w:rsid w:val="00675718"/>
    <w:rsid w:val="0068248D"/>
    <w:rsid w:val="006A19B4"/>
    <w:rsid w:val="006A22AE"/>
    <w:rsid w:val="006A619A"/>
    <w:rsid w:val="006B23ED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C4031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2545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C5931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92BBE"/>
    <w:rsid w:val="00EA06B6"/>
    <w:rsid w:val="00EA62F1"/>
    <w:rsid w:val="00EB3FCF"/>
    <w:rsid w:val="00EB5E8A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7A9"/>
    <w:rsid w:val="00F73E01"/>
    <w:rsid w:val="00F76C26"/>
    <w:rsid w:val="00F80605"/>
    <w:rsid w:val="00F80D37"/>
    <w:rsid w:val="00F85362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59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59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9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9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9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59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5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9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13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St-807/2015-7</izvorni_sadrzaj>
    <derivirana_varijabla naziv="DomainObject.Oznaka_1">St-807/2015-7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 - GRADITELJ</izvorni_sadrzaj>
    <derivirana_varijabla naziv="DomainObject.Predmet.ProtustrankaFormated_1">  POLJOPRIVREDNA ZADRUGA BRANITELJ - GRADITELJ</derivirana_varijabla>
  </DomainObject.Predmet.ProtustrankaFormated>
  <DomainObject.Predmet.ProtustrankaFormatedOIB>
    <izvorni_sadrzaj>  POLJOPRIVREDNA ZADRUGA BRANITELJ - GRADITELJ, OIB 53980156546</izvorni_sadrzaj>
    <derivirana_varijabla naziv="DomainObject.Predmet.ProtustrankaFormatedOIB_1">  POLJOPRIVREDNA ZADRUGA BRANITELJ - GRADITELJ, OIB 53980156546</derivirana_varijabla>
  </DomainObject.Predmet.ProtustrankaFormatedOIB>
  <DomainObject.Predmet.ProtustrankaFormatedWithAdress>
    <izvorni_sadrzaj> POLJOPRIVREDNA ZADRUGA BRANITELJ - GRADITELJ, Donji Zemunik 4A , 23222 Zemunik Donji</izvorni_sadrzaj>
    <derivirana_varijabla naziv="DomainObject.Predmet.ProtustrankaFormatedWithAdress_1"> POLJOPRIVREDNA ZADRUGA BRANITELJ - GRADITELJ, Donji Zemunik 4A , 23222 Zemunik Donji</derivirana_varijabla>
  </DomainObject.Predmet.ProtustrankaFormatedWithAdress>
  <DomainObject.Predmet.ProtustrankaFormatedWithAdressOIB>
    <izvorni_sadrzaj> POLJOPRIVREDNA ZADRUGA BRANITELJ - GRADITELJ, OIB 53980156546, Donji Zemunik 4A , 23222 Zemunik Donji</izvorni_sadrzaj>
    <derivirana_varijabla naziv="DomainObject.Predmet.ProtustrankaFormatedWithAdressOIB_1"> POLJOPRIVREDNA ZADRUGA BRANITELJ - GRADITELJ, OIB 53980156546, Donji Zemunik 4A , 23222 Zemunik Donji</derivirana_varijabla>
  </DomainObject.Predmet.ProtustrankaFormatedWithAdressOIB>
  <DomainObject.Predmet.ProtustrankaWithAdress>
    <izvorni_sadrzaj>POLJOPRIVREDNA ZADRUGA BRANITELJ - GRADITELJ Donji Zemunik 4A , 23222 Zemunik Donji</izvorni_sadrzaj>
    <derivirana_varijabla naziv="DomainObject.Predmet.ProtustrankaWithAdress_1">POLJOPRIVREDNA ZADRUGA BRANITELJ - GRADITELJ Donji Zemunik 4A , 23222 Zemunik Donji</derivirana_varijabla>
  </DomainObject.Predmet.ProtustrankaWithAdress>
  <DomainObject.Predmet.ProtustrankaWithAdressOIB>
    <izvorni_sadrzaj>POLJOPRIVREDNA ZADRUGA BRANITELJ - GRADITELJ, OIB 53980156546, Donji Zemunik 4A , 23222 Zemunik Donji</izvorni_sadrzaj>
    <derivirana_varijabla naziv="DomainObject.Predmet.ProtustrankaWithAdressOIB_1">POLJOPRIVREDNA ZADRUGA BRANITELJ - GRADITELJ, OIB 53980156546, Donji Zemunik 4A , 23222 Zemunik Donji</derivirana_varijabla>
  </DomainObject.Predmet.ProtustrankaWithAdressOIB>
  <DomainObject.Predmet.ProtustrankaNazivFormated>
    <izvorni_sadrzaj>POLJOPRIVREDNA ZADRUGA BRANITELJ - GRADITELJ</izvorni_sadrzaj>
    <derivirana_varijabla naziv="DomainObject.Predmet.ProtustrankaNazivFormated_1">POLJOPRIVREDNA ZADRUGA BRANITELJ - GRADITELJ</derivirana_varijabla>
  </DomainObject.Predmet.ProtustrankaNazivFormated>
  <DomainObject.Predmet.ProtustrankaNazivFormatedOIB>
    <izvorni_sadrzaj>POLJOPRIVREDNA ZADRUGA BRANITELJ - GRADITELJ, OIB 53980156546</izvorni_sadrzaj>
    <derivirana_varijabla naziv="DomainObject.Predmet.ProtustrankaNazivFormatedOIB_1">POLJOPRIVREDNA ZADRUGA BRANITELJ - GRADITELJ, OIB 53980156546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380842.09</izvorni_sadrzaj>
    <derivirana_varijabla naziv="DomainObject.Predmet.TrenutnaVrijednost_1">380842.09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BRANITELJ - GRADITELJ</item>
    </izvorni_sadrzaj>
    <derivirana_varijabla naziv="DomainObject.Predmet.ProtuStrankaListFormated_1">
      <item>POLJOPRIVREDNA ZADRUGA BRANITELJ - GRADITELJ</item>
    </derivirana_varijabla>
  </DomainObject.Predmet.ProtuStrankaListFormated>
  <DomainObject.Predmet.ProtuStrankaListFormatedOIB>
    <izvorni_sadrzaj>
      <item>POLJOPRIVREDNA ZADRUGA BRANITELJ - GRADITELJ, OIB 53980156546</item>
    </izvorni_sadrzaj>
    <derivirana_varijabla naziv="DomainObject.Predmet.ProtuStrankaListFormatedOIB_1">
      <item>POLJOPRIVREDNA ZADRUGA BRANITELJ - GRADITELJ, OIB 53980156546</item>
    </derivirana_varijabla>
  </DomainObject.Predmet.ProtuStrankaListFormatedOIB>
  <DomainObject.Predmet.ProtuStrankaListFormatedWithAdress>
    <izvorni_sadrzaj>
      <item>POLJOPRIVREDNA ZADRUGA BRANITELJ - GRADITELJ, Donji Zemunik 4A , 23222 Zemunik Donji</item>
    </izvorni_sadrzaj>
    <derivirana_varijabla naziv="DomainObject.Predmet.ProtuStrankaListFormatedWithAdress_1">
      <item>POLJOPRIVREDNA ZADRUGA BRANITELJ - GRADITELJ, Donji Zemunik 4A , 23222 Zemunik Donji</item>
    </derivirana_varijabla>
  </DomainObject.Predmet.ProtuStrankaListFormatedWithAdress>
  <DomainObject.Predmet.ProtuStrankaListFormatedWithAdressOIB>
    <izvorni_sadrzaj>
      <item>POLJOPRIVREDNA ZADRUGA BRANITELJ - GRADITELJ, OIB 53980156546, Donji Zemunik 4A , 23222 Zemunik Donji</item>
    </izvorni_sadrzaj>
    <derivirana_varijabla naziv="DomainObject.Predmet.ProtuStrankaListFormatedWithAdressOIB_1">
      <item>POLJOPRIVREDNA ZADRUGA BRANITELJ - GRADITELJ, OIB 53980156546, Donji Zemunik 4A , 23222 Zemunik Donji</item>
    </derivirana_varijabla>
  </DomainObject.Predmet.ProtuStrankaListFormatedWithAdressOIB>
  <DomainObject.Predmet.ProtuStrankaListNazivFormated>
    <izvorni_sadrzaj>
      <item>POLJOPRIVREDNA ZADRUGA BRANITELJ - GRADITELJ</item>
    </izvorni_sadrzaj>
    <derivirana_varijabla naziv="DomainObject.Predmet.ProtuStrankaListNazivFormated_1">
      <item>POLJOPRIVREDNA ZADRUGA BRANITELJ - GRADITELJ</item>
    </derivirana_varijabla>
  </DomainObject.Predmet.ProtuStrankaListNazivFormated>
  <DomainObject.Predmet.ProtuStrankaListNazivFormatedOIB>
    <izvorni_sadrzaj>
      <item>POLJOPRIVREDNA ZADRUGA BRANITELJ - GRADITELJ, OIB 53980156546</item>
    </izvorni_sadrzaj>
    <derivirana_varijabla naziv="DomainObject.Predmet.ProtuStrankaListNazivFormatedOIB_1">
      <item>POLJOPRIVREDNA ZADRUGA BRANITELJ - GRADITELJ, OIB 53980156546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St-807/2015-7</izvorni_sadrzaj>
    <derivirana_varijabla naziv="DomainObject.PoslovniBrojDokumenta_1">St-807/2015-7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BRANITELJ - GRADITELJ</izvorni_sadrzaj>
    <derivirana_varijabla naziv="DomainObject.Predmet.ProtustrankaIDrugi_1">POLJOPRIVREDNA ZADRUGA BRANITELJ - GRADITELJ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BRANITELJ - GRADITELJ, OIB 53980156546, Donji Zemunik 4A , 23222 Zemunik Donji</izvorni_sadrzaj>
    <derivirana_varijabla naziv="DomainObject.Predmet.ProtustrankaIDrugiAdressOIB_1">POLJOPRIVREDNA ZADRUGA BRANITELJ - GRADITELJ, OIB 53980156546, Donji Zemunik 4A 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BRANITELJ - GRADITELJ</item>
    </izvorni_sadrzaj>
    <derivirana_varijabla naziv="DomainObject.Predmet.SudioniciListNaziv_1">
      <item>FINA</item>
      <item>POLJOPRIVREDNA ZADRUGA BRANITELJ - GRADITELJ</item>
    </derivirana_varijabla>
  </DomainObject.Predmet.SudioniciListNaziv>
  <DomainObject.Predmet.SudioniciListAdressOIB>
    <izvorni_sadrzaj>
      <item>FINA, OIB 85821130368</item>
      <item>POLJOPRIVREDNA ZADRUGA BRANITELJ - GRADITELJ, OIB 53980156546, Donji Zemunik 4A ,23222 Zemunik Donji</item>
    </izvorni_sadrzaj>
    <derivirana_varijabla naziv="DomainObject.Predmet.SudioniciListAdressOIB_1">
      <item>FINA, OIB 85821130368</item>
      <item>POLJOPRIVREDNA ZADRUGA BRANITELJ - GRADITELJ, OIB 53980156546, Donji Zemunik 4A ,23222 Zemunik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53980156546</item>
    </izvorni_sadrzaj>
    <derivirana_varijabla naziv="DomainObject.Predmet.SudioniciListNazivOIB_1">
      <item>, OIB 85821130368</item>
      <item>, OIB 53980156546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2507</properties:Characters>
  <properties:Lines>75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2016-04-06T13:52:00Z</dcterms:created>
  <dc:creator>wsadmin</dc:creator>
  <cp:lastModifiedBy>Vedrana Raspović</cp:lastModifiedBy>
  <cp:lastPrinted>2016-04-08T09:38:00Z</cp:lastPrinted>
  <dcterms:modified xmlns:xsi="http://www.w3.org/2001/XMLSchema-instance" xsi:type="dcterms:W3CDTF">2016-04-08T09:38:00Z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St-807/2015-7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