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b6fc" w14:paraId="fd4b6f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7264C3">
        <w:t>38</w:t>
      </w:r>
      <w:r w:rsidR="00F978A7">
        <w:t>3</w:t>
      </w:r>
      <w:r w:rsidR="00335F93">
        <w:t>/1</w:t>
      </w:r>
      <w:r w:rsidR="007264C3">
        <w:t>7</w:t>
      </w:r>
      <w:r w:rsidR="00335F93">
        <w:t>-</w:t>
      </w:r>
      <w:r w:rsidR="00DD2579">
        <w:t>1</w:t>
      </w:r>
      <w:r w:rsidR="007264C3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514F01" w:rsidR="00514F01">
      <w:pPr>
        <w:jc w:val="both"/>
      </w:pPr>
      <w:r>
        <w:tab/>
      </w:r>
      <w:r w:rsidR="007264C3" w:rsidRPr="007264C3">
        <w:t>Trgovački sud u Osijeku, po sucu mr. sc. Tihomiru Kovačeviću, kao stečajnom sucu, povodom prijedloga Financijske agencije, Regionalni centar Osijek, Podružnica Osijek, L. Jagera 3, OIB 85821130368 za otvaranje stečajnog postupka nad dužnikom DOKA društvo s ograničenom odgovornošću za prijevoz, Osijek, Zmaj Jove Jovanovića 23, MBS 030147415, OIB 56710921739</w:t>
      </w:r>
      <w:r w:rsidR="00514F01" w:rsidRPr="0041082E">
        <w:t xml:space="preserve">, dana </w:t>
      </w:r>
      <w:r w:rsidR="00514F01">
        <w:t>2</w:t>
      </w:r>
      <w:r w:rsidR="007264C3">
        <w:t>9</w:t>
      </w:r>
      <w:r w:rsidR="00514F01" w:rsidRPr="0041082E">
        <w:t xml:space="preserve">. </w:t>
      </w:r>
      <w:r w:rsidR="00514F01">
        <w:t>ožujka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7264C3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7264C3" w:rsidRPr="007264C3">
        <w:t>DOKA društvo s ograničenom odgovornošću za prijevoz, Osijek, Zmaj Jove Jovanovića 23, MBS 030147415, OIB 56710921739</w:t>
      </w:r>
      <w:r>
        <w:t>, da u roku od 15 dana uplate na sudski depozit ovoga suda broj HR3123900011300000200 s pozivom na broj HR05 272-</w:t>
      </w:r>
      <w:r w:rsidR="007264C3">
        <w:t>38</w:t>
      </w:r>
      <w:r w:rsidR="00786941">
        <w:t>3</w:t>
      </w:r>
      <w:r>
        <w:t>-1</w:t>
      </w:r>
      <w:r w:rsidR="007264C3">
        <w:t>7</w:t>
      </w:r>
      <w:r>
        <w:t xml:space="preserve"> kod Hrvatske poštanske banke iznos od </w:t>
      </w:r>
      <w:r w:rsidR="007C0303">
        <w:rPr>
          <w:color w:val="000000"/>
        </w:rPr>
        <w:t>37.914,86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7C0303" w:rsidP="007C0303" w:rsidR="007C0303">
      <w:pPr>
        <w:ind w:firstLine="720"/>
        <w:jc w:val="both"/>
      </w:pPr>
      <w:r>
        <w:t xml:space="preserve">Dana 6.03.2017. zaprimljen je na ovome sudu prijedlog FINE Regionalni centar Osijek, Podružnica Osijek, klasa: 110-07/17-01/04 Ur. broj 04-06-17-1184 od 3.03.2017. godine, za otvaranje stečajnog postupka nad dužnikom </w:t>
      </w:r>
      <w:r w:rsidRPr="00D0455C">
        <w:t>DOKA društvo s ograničenom odgovornošću za prijevoz, Osijek, Zmaj Jove Jovanovića 23, MBS 030147415, OIB 56710921739</w:t>
      </w:r>
      <w:r>
        <w:t>, temeljem odredbe čl. 110. st. 1. Stečajnog zakona (NN 71/15 i 104/17, dalje: SZ).</w:t>
      </w:r>
    </w:p>
    <w:p w:rsidRDefault="007C0303" w:rsidP="007C0303" w:rsidR="007C0303">
      <w:pPr>
        <w:ind w:firstLine="720"/>
        <w:jc w:val="both"/>
      </w:pPr>
    </w:p>
    <w:p w:rsidRDefault="007C0303" w:rsidP="007C0303" w:rsidR="007C0303">
      <w:pPr>
        <w:ind w:firstLine="720"/>
        <w:jc w:val="both"/>
      </w:pPr>
      <w:r>
        <w:lastRenderedPageBreak/>
        <w:t xml:space="preserve">U prijedlogu je navela da na dan 2.03.2017. dužnik u Očevidniku redoslijeda osnova za plaćanje ima evidentirane neizvršene osnove za plaćanje u neprekinutom razdoblju od 120 dana, u ukupnom iznosu od 42.741,16 kn, u koji iznos je uračunata kamata i naknada FINE za provedbe ovrhe na novčanim sredstvima dužnika. Navodi da dužnik ima jednog zaposlenog radnika. </w:t>
      </w:r>
    </w:p>
    <w:p w:rsidRDefault="007C0303" w:rsidP="007C0303" w:rsidR="007C0303">
      <w:pPr>
        <w:ind w:firstLine="720"/>
        <w:jc w:val="both"/>
      </w:pPr>
    </w:p>
    <w:p w:rsidRDefault="007C0303" w:rsidP="007C0303" w:rsidR="007C0303">
      <w:pPr>
        <w:ind w:firstLine="720"/>
        <w:jc w:val="both"/>
      </w:pPr>
      <w:r>
        <w:t>Dostavlja popis računa i oročenih novčanih sredstava dužnika na dan 2</w:t>
      </w:r>
      <w:r w:rsidRPr="00AF752F">
        <w:t>.</w:t>
      </w:r>
      <w:r>
        <w:t>03.2017., te navodi da na temelju čl. 112. st. 5. SZ dužnik na ime predujma za namirenje troškova stečajnog postupka ima zaplijenjena novčana sredstva u iznosu od 5.000,00 kn na dan 2</w:t>
      </w:r>
      <w:r w:rsidRPr="00D13A7A">
        <w:t>.0</w:t>
      </w:r>
      <w:r>
        <w:t xml:space="preserve">3.2017. 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>Na ročištu radi izjašnjenja o prijedlogu za otvaranje stečajnog postupka i ročišta radi rasprave o uvjetima za otvaranje stečajnog postupka nad dužnikom, održanom 2</w:t>
      </w:r>
      <w:r w:rsidR="007C0303">
        <w:t>9</w:t>
      </w:r>
      <w:r>
        <w:t>.03.2018.  godine, privremen</w:t>
      </w:r>
      <w:r w:rsidR="00847661">
        <w:t>i</w:t>
      </w:r>
      <w:r>
        <w:t xml:space="preserve"> stečajn</w:t>
      </w:r>
      <w:r w:rsidR="00847661">
        <w:t>i</w:t>
      </w:r>
      <w:r>
        <w:t xml:space="preserve"> upravitelj je izloži</w:t>
      </w:r>
      <w:r w:rsidR="00847661">
        <w:t>o</w:t>
      </w:r>
      <w:r>
        <w:t xml:space="preserve"> svoje pisano izvješće od</w:t>
      </w:r>
      <w:r w:rsidRPr="00A128F1">
        <w:t xml:space="preserve"> </w:t>
      </w:r>
      <w:r w:rsidR="007C0303">
        <w:t>22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D54978">
        <w:t>2</w:t>
      </w:r>
      <w:r w:rsidR="007C0303">
        <w:t>2</w:t>
      </w:r>
      <w:r w:rsidRPr="00F16487">
        <w:t>-</w:t>
      </w:r>
      <w:r w:rsidR="00D54978">
        <w:t>2</w:t>
      </w:r>
      <w:r w:rsidR="007C0303">
        <w:t>5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>
        <w:t xml:space="preserve"> u iznosu od </w:t>
      </w:r>
      <w:r w:rsidR="00BE10E2" w:rsidRPr="00BE10E2">
        <w:t xml:space="preserve">37.914,86 </w:t>
      </w:r>
      <w:r w:rsidR="00820518">
        <w:t>kn i to</w:t>
      </w:r>
      <w:r>
        <w:t xml:space="preserve"> </w:t>
      </w:r>
      <w:r w:rsidR="00D54978">
        <w:t xml:space="preserve">izrade pečata u iznosu od 150,00 kn, </w:t>
      </w:r>
      <w:r w:rsidR="00BE10E2">
        <w:t>trošak javnog bilježnika radi ovjere potpisa stečajnog upravitelja u iznosu od 47,50 kn, procjena vrijednosti imovine dužnika po ovlaštenom sudskom vještaku u iznosu od 7.000,00 kn, oglašavanje prodaje imovine dužnika u iznosu od 10.000,00 kn, otvaranje, održavanje i zatvaranje žiro-računa u iznosu od 1.000,00 kn, arhiviranje poslovne dokumentacije u iznosu od 5.000,00 kn, bruto nagrada privremenom stečajnom upravitelju u iznosu od 3.500,00 kn, bruto nagrada stečajnom upravitelju u iznosu od 2.867,36 kn, materijalni troškovi (poštarina, uredski materijal i sl.) u iznosu od 1.000,00 kn i knjigovodstvene usluge za jednu godinu (12 x 625,00 kn) u iznosu od 7.500,00 kn</w:t>
      </w:r>
      <w:r>
        <w:t xml:space="preserve">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>
        <w:t>2</w:t>
      </w:r>
      <w:r w:rsidR="00BE10E2">
        <w:t>9</w:t>
      </w:r>
      <w:r w:rsidRPr="00156BC3">
        <w:t xml:space="preserve">. </w:t>
      </w:r>
      <w:r>
        <w:t>ožujka</w:t>
      </w:r>
      <w:r w:rsidRPr="00156BC3">
        <w:t xml:space="preserve">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7264C3" w:rsidRPr="007264C3">
      <w:t>383/17-15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5178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86941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10E2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1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1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1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1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1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1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1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1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DOKA društvo s ograničenom odgovornošću za prijevoz</izvorni_sadrzaj>
    <derivirana_varijabla naziv="DomainObject.Predmet.ProtustrankaFormated_1">  DOKA društvo s ograničenom odgovornošću za prijevoz</derivirana_varijabla>
  </DomainObject.Predmet.ProtustrankaFormated>
  <DomainObject.Predmet.ProtustrankaFormatedOIB>
    <izvorni_sadrzaj>  DOKA društvo s ograničenom odgovornošću za prijevoz, OIB 56710921739</izvorni_sadrzaj>
    <derivirana_varijabla naziv="DomainObject.Predmet.ProtustrankaFormatedOIB_1">  DOKA društvo s ograničenom odgovornošću za prijevoz, OIB 56710921739</derivirana_varijabla>
  </DomainObject.Predmet.ProtustrankaFormatedOIB>
  <DomainObject.Predmet.ProtustrankaFormatedWithAdress>
    <izvorni_sadrzaj> DOKA društvo s ograničenom odgovornošću za prijevoz, Zmaj Jove Jovanovića 23, 31000 Osijek</izvorni_sadrzaj>
    <derivirana_varijabla naziv="DomainObject.Predmet.ProtustrankaFormatedWithAdress_1"> DOKA društvo s ograničenom odgovornošću za prijevoz, Zmaj Jove Jovanovića 23, 31000 Osijek</derivirana_varijabla>
  </DomainObject.Predmet.ProtustrankaFormatedWithAdress>
  <DomainObject.Predmet.ProtustrankaFormatedWithAdressOIB>
    <izvorni_sadrzaj> DOKA društvo s ograničenom odgovornošću za prijevoz, OIB 56710921739, Zmaj Jove Jovanovića 23, 31000 Osijek</izvorni_sadrzaj>
    <derivirana_varijabla naziv="DomainObject.Predmet.ProtustrankaFormatedWithAdressOIB_1"> DOKA društvo s ograničenom odgovornošću za prijevoz, OIB 56710921739, Zmaj Jove Jovanovića 23, 31000 Osijek</derivirana_varijabla>
  </DomainObject.Predmet.ProtustrankaFormatedWithAdressOIB>
  <DomainObject.Predmet.ProtustrankaWithAdress>
    <izvorni_sadrzaj>DOKA društvo s ograničenom odgovornošću za prijevoz Zmaj Jove Jovanovića 23, 31000 Osijek</izvorni_sadrzaj>
    <derivirana_varijabla naziv="DomainObject.Predmet.ProtustrankaWithAdress_1">DOKA društvo s ograničenom odgovornošću za prijevoz Zmaj Jove Jovanovića 23, 31000 Osijek</derivirana_varijabla>
  </DomainObject.Predmet.ProtustrankaWithAdress>
  <DomainObject.Predmet.ProtustrankaWithAdressOIB>
    <izvorni_sadrzaj>DOKA društvo s ograničenom odgovornošću za prijevoz, OIB 56710921739, Zmaj Jove Jovanovića 23, 31000 Osijek</izvorni_sadrzaj>
    <derivirana_varijabla naziv="DomainObject.Predmet.ProtustrankaWithAdressOIB_1">DOKA društvo s ograničenom odgovornošću za prijevoz, OIB 56710921739, Zmaj Jove Jovanovića 23, 31000 Osijek</derivirana_varijabla>
  </DomainObject.Predmet.ProtustrankaWithAdressOIB>
  <DomainObject.Predmet.ProtustrankaNazivFormated>
    <izvorni_sadrzaj>DOKA društvo s ograničenom odgovornošću za prijevoz</izvorni_sadrzaj>
    <derivirana_varijabla naziv="DomainObject.Predmet.ProtustrankaNazivFormated_1">DOKA društvo s ograničenom odgovornošću za prijevoz</derivirana_varijabla>
  </DomainObject.Predmet.ProtustrankaNazivFormated>
  <DomainObject.Predmet.ProtustrankaNazivFormatedOIB>
    <izvorni_sadrzaj>DOKA društvo s ograničenom odgovornošću za prijevoz, OIB 56710921739</izvorni_sadrzaj>
    <derivirana_varijabla naziv="DomainObject.Predmet.ProtustrankaNazivFormatedOIB_1">DOKA društvo s ograničenom odgovornošću za prijevoz, OIB 56710921739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DOKA društvo s ograničenom odgovornošću za prijevoz</item>
    </izvorni_sadrzaj>
    <derivirana_varijabla naziv="DomainObject.Predmet.ProtuStrankaListFormated_1">
      <item>DOKA društvo s ograničenom odgovornošću za prijevoz</item>
    </derivirana_varijabla>
  </DomainObject.Predmet.ProtuStrankaListFormated>
  <DomainObject.Predmet.ProtuStrankaListFormatedOIB>
    <izvorni_sadrzaj>
      <item>DOKA društvo s ograničenom odgovornošću za prijevoz, OIB 56710921739</item>
    </izvorni_sadrzaj>
    <derivirana_varijabla naziv="DomainObject.Predmet.ProtuStrankaListFormatedOIB_1">
      <item>DOKA društvo s ograničenom odgovornošću za prijevoz, OIB 56710921739</item>
    </derivirana_varijabla>
  </DomainObject.Predmet.ProtuStrankaListFormatedOIB>
  <DomainObject.Predmet.ProtuStrankaListFormatedWithAdress>
    <izvorni_sadrzaj>
      <item>DOKA društvo s ograničenom odgovornošću za prijevoz, Zmaj Jove Jovanovića 23, 31000 Osijek</item>
    </izvorni_sadrzaj>
    <derivirana_varijabla naziv="DomainObject.Predmet.ProtuStrankaListFormatedWithAdress_1">
      <item>DOKA društvo s ograničenom odgovornošću za prijevoz, Zmaj Jove Jovanovića 23, 31000 Osijek</item>
    </derivirana_varijabla>
  </DomainObject.Predmet.ProtuStrankaListFormatedWithAdress>
  <DomainObject.Predmet.ProtuStrankaListFormatedWithAdressOIB>
    <izvorni_sadrzaj>
      <item>DOKA društvo s ograničenom odgovornošću za prijevoz, OIB 56710921739, Zmaj Jove Jovanovića 23, 31000 Osijek</item>
    </izvorni_sadrzaj>
    <derivirana_varijabla naziv="DomainObject.Predmet.ProtuStrankaListFormatedWithAdressOIB_1">
      <item>DOKA društvo s ograničenom odgovornošću za prijevoz, OIB 56710921739, Zmaj Jove Jovanovića 23, 31000 Osijek</item>
    </derivirana_varijabla>
  </DomainObject.Predmet.ProtuStrankaListFormatedWithAdressOIB>
  <DomainObject.Predmet.ProtuStrankaListNazivFormated>
    <izvorni_sadrzaj>
      <item>DOKA društvo s ograničenom odgovornošću za prijevoz</item>
    </izvorni_sadrzaj>
    <derivirana_varijabla naziv="DomainObject.Predmet.ProtuStrankaListNazivFormated_1">
      <item>DOKA društvo s ograničenom odgovornošću za prijevoz</item>
    </derivirana_varijabla>
  </DomainObject.Predmet.ProtuStrankaListNazivFormated>
  <DomainObject.Predmet.ProtuStrankaListNazivFormatedOIB>
    <izvorni_sadrzaj>
      <item>DOKA društvo s ograničenom odgovornošću za prijevoz, OIB 56710921739</item>
    </izvorni_sadrzaj>
    <derivirana_varijabla naziv="DomainObject.Predmet.ProtuStrankaListNazivFormatedOIB_1">
      <item>DOKA društvo s ograničenom odgovornošću za prijevoz, OIB 56710921739</item>
    </derivirana_varijabla>
  </DomainObject.Predmet.ProtuStrankaListNazivFormatedOIB>
  <DomainObject.Predmet.OstaliListFormated>
    <izvorni_sadrzaj>
      <item>Damir Radojević</item>
    </izvorni_sadrzaj>
    <derivirana_varijabla naziv="DomainObject.Predmet.OstaliListFormated_1">
      <item>Damir Radojević</item>
    </derivirana_varijabla>
  </DomainObject.Predmet.OstaliListFormated>
  <DomainObject.Predmet.OstaliListFormatedOIB>
    <izvorni_sadrzaj>
      <item>Damir Radojević, OIB 92799681841</item>
    </izvorni_sadrzaj>
    <derivirana_varijabla naziv="DomainObject.Predmet.OstaliListFormatedOIB_1">
      <item>Damir Radojević, OIB 92799681841</item>
    </derivirana_varijabla>
  </DomainObject.Predmet.OstaliListFormatedOIB>
  <DomainObject.Predmet.OstaliListFormatedWithAdress>
    <izvorni_sadrzaj>
      <item>Damir Radojević, Zmaj Jove Jovanovića 23, 31000 Osijek</item>
    </izvorni_sadrzaj>
    <derivirana_varijabla naziv="DomainObject.Predmet.OstaliListFormatedWithAdress_1">
      <item>Damir Radojević, Zmaj Jove Jovanovića 23, 31000 Osijek</item>
    </derivirana_varijabla>
  </DomainObject.Predmet.OstaliListFormatedWithAdress>
  <DomainObject.Predmet.OstaliListFormatedWithAdressOIB>
    <izvorni_sadrzaj>
      <item>Damir Radojević, OIB 92799681841, Zmaj Jove Jovanovića 23, 31000 Osijek</item>
    </izvorni_sadrzaj>
    <derivirana_varijabla naziv="DomainObject.Predmet.OstaliListFormatedWithAdressOIB_1">
      <item>Damir Radojević, OIB 92799681841, Zmaj Jove Jovanovića 23, 31000 Osijek</item>
    </derivirana_varijabla>
  </DomainObject.Predmet.OstaliListFormatedWithAdressOIB>
  <DomainObject.Predmet.OstaliListNazivFormated>
    <izvorni_sadrzaj>
      <item>Damir Radojević</item>
    </izvorni_sadrzaj>
    <derivirana_varijabla naziv="DomainObject.Predmet.OstaliListNazivFormated_1">
      <item>Damir Radojević</item>
    </derivirana_varijabla>
  </DomainObject.Predmet.OstaliListNazivFormated>
  <DomainObject.Predmet.OstaliListNazivFormatedOIB>
    <izvorni_sadrzaj>
      <item>Damir Radojević, OIB 92799681841</item>
    </izvorni_sadrzaj>
    <derivirana_varijabla naziv="DomainObject.Predmet.OstaliListNazivFormatedOIB_1">
      <item>Damir Radojević, OIB 92799681841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DOKA društvo s ograničenom odgovornošću za prijevoz</izvorni_sadrzaj>
    <derivirana_varijabla naziv="DomainObject.Predmet.ProtustrankaIDrugi_1">DOKA društvo s ograničenom odgovornošću za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DOKA društvo s ograničenom odgovornošću za prijevoz, OIB 56710921739, Zmaj Jove Jovanovića 23, 31000 Osijek</izvorni_sadrzaj>
    <derivirana_varijabla naziv="DomainObject.Predmet.ProtustrankaIDrugiAdressOIB_1">DOKA društvo s ograničenom odgovornošću za prijevoz, OIB 56710921739, Zmaj Jove Jovanovića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DOKA društvo s ograničenom odgovornošću za prijevoz</item>
      <item>Damir Radojević</item>
    </izvorni_sadrzaj>
    <derivirana_varijabla naziv="DomainObject.Predmet.SudioniciListNaziv_1">
      <item>FINA RC OSIJEK</item>
      <item>DOKA društvo s ograničenom odgovornošću za prijevoz</item>
      <item>Damir Radojević</item>
    </derivirana_varijabla>
  </DomainObject.Predmet.SudioniciListNaziv>
  <DomainObject.Predmet.SudioniciListAdressOIB>
    <izvorni_sadrzaj>
      <item>FINA RC OSIJEK, OIB 85821130368</item>
      <item>DOKA društvo s ograničenom odgovornošću za prijevoz, OIB 56710921739, Zmaj Jove Jovanovića 23,31000 Osijek</item>
      <item>Damir Radojević, OIB 92799681841, Zmaj Jove Jovanovića 23,31000 Osijek</item>
    </izvorni_sadrzaj>
    <derivirana_varijabla naziv="DomainObject.Predmet.SudioniciListAdressOIB_1">
      <item>FINA RC OSIJEK, OIB 85821130368</item>
      <item>DOKA društvo s ograničenom odgovornošću za prijevoz, OIB 56710921739, Zmaj Jove Jovanovića 23,31000 Osijek</item>
      <item>Damir Radojević, OIB 92799681841, Zmaj Jove Jovanovića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56710921739</item>
      <item>, OIB 92799681841</item>
    </izvorni_sadrzaj>
    <derivirana_varijabla naziv="DomainObject.Predmet.SudioniciListNazivOIB_1">
      <item>, OIB 85821130368</item>
      <item>, OIB 56710921739</item>
      <item>, OIB 92799681841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D9BFC-6D9F-423D-9506-B63725071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726</properties:Words>
  <properties:Characters>3921</properties:Characters>
  <properties:Lines>82</properties:Lines>
  <properties:Paragraphs>23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2018-03-29T11:22:00Z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37.914,86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