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e554" w14:paraId="fdce554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886149">
        <w:t>5432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86149">
        <w:t>SUTLA PRODUKT j. d. o. o., Zagreb</w:t>
      </w:r>
      <w:r w:rsidR="003855AC">
        <w:t>,</w:t>
      </w:r>
      <w:r w:rsidR="00886149">
        <w:t xml:space="preserve"> Milivoja Matošeca 8, OIB 32644839181, dana 23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86149">
        <w:t>SUTLA PRODUKT j. d. o. o., Zagreb</w:t>
      </w:r>
      <w:r w:rsidR="003855AC">
        <w:t>,</w:t>
      </w:r>
      <w:r w:rsidR="00886149">
        <w:t xml:space="preserve"> Milivoja Matošeca 8, OIB 32644839181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886149">
        <w:t>543216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886149">
        <w:t>SUTLA PRODUKT j. d. o. o., Zagreb Milivoja Matošeca 8, OIB 32644839181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886149">
        <w:t>5432</w:t>
      </w:r>
      <w:r w:rsidR="00D707AE">
        <w:t xml:space="preserve">/16 od </w:t>
      </w:r>
      <w:r w:rsidR="0021012A" w:rsidRPr="00F25C54">
        <w:t>22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3855AC" w:rsidR="003855AC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3855AC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  <w:r w:rsidR="003855AC">
        <w:t>Zakonski zastupnik</w:t>
      </w:r>
      <w:r>
        <w:t xml:space="preserve"> dužnika </w:t>
      </w:r>
      <w:r w:rsidR="003855AC">
        <w:t xml:space="preserve"> uredno  pozvan na ročište nije pristupio, niti je za isto dostavio pisano očitovanje, a koju mogućnost je imao sukladno čl. 123. st. 2. SZ-a.</w:t>
      </w:r>
    </w:p>
    <w:p w:rsidRDefault="003855AC" w:rsidP="000E4CA5" w:rsidR="003855AC">
      <w:pPr>
        <w:ind w:firstLine="708"/>
        <w:jc w:val="both"/>
      </w:pPr>
    </w:p>
    <w:p w:rsidRDefault="003855AC" w:rsidP="000E4CA5" w:rsidR="003855AC">
      <w:pPr>
        <w:ind w:firstLine="708"/>
        <w:jc w:val="both"/>
      </w:pPr>
    </w:p>
    <w:p w:rsidRDefault="000E4CA5" w:rsidP="000E4CA5" w:rsidR="000E4CA5" w:rsidRPr="001D013D">
      <w:pPr>
        <w:ind w:firstLine="708"/>
        <w:jc w:val="both"/>
      </w:pP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3855AC">
        <w:t xml:space="preserve"> (list 10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86149" w:rsidP="00AC775F" w:rsidR="00AC775F">
      <w:pPr>
        <w:jc w:val="center"/>
      </w:pPr>
      <w:r>
        <w:t>U Zagrebu 23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6E716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6E716E" w:rsidP="008D02DE" w:rsidR="006E716E">
      <w:r>
        <w:t>Za točnost otpravka-ovlašteni službenik</w:t>
      </w:r>
    </w:p>
    <w:p w:rsidRDefault="006E716E" w:rsidP="008D02DE" w:rsidR="006E716E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16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886149">
          <w:t>5432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21012A"/>
    <w:rsid w:val="002811D1"/>
    <w:rsid w:val="002B4A0D"/>
    <w:rsid w:val="003855AC"/>
    <w:rsid w:val="006E716E"/>
    <w:rsid w:val="00886149"/>
    <w:rsid w:val="00A96CDC"/>
    <w:rsid w:val="00AC775F"/>
    <w:rsid w:val="00AF796B"/>
    <w:rsid w:val="00B229F0"/>
    <w:rsid w:val="00B52B98"/>
    <w:rsid w:val="00CE7E1C"/>
    <w:rsid w:val="00D707AE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5432</izvorni_sadrzaj>
    <derivirana_varijabla naziv="DomainObject.Predmet.Broj_1">5432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St-5432/2016</izvorni_sadrzaj>
    <derivirana_varijabla naziv="DomainObject.Predmet.OznakaBroj_1">St-5432/2016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SUTLA PRODUKT j.d.o.o. za trgovinu zastupanog po punomoćniku Igor Jurak</izvorni_sadrzaj>
    <derivirana_varijabla naziv="DomainObject.Predmet.ProtustrankaFormated_1">  SUTLA PRODUKT j.d.o.o. za trgovinu zastupanog po punomoćniku Igor Jurak</derivirana_varijabla>
  </DomainObject.Predmet.ProtustrankaFormated>
  <DomainObject.Predmet.ProtustrankaFormatedOIB>
    <izvorni_sadrzaj>  SUTLA PRODUKT j.d.o.o. za trgovinu, OIB 32644839181 zastupanog po punomoćniku Igor Jurak</izvorni_sadrzaj>
    <derivirana_varijabla naziv="DomainObject.Predmet.ProtustrankaFormatedOIB_1">  SUTLA PRODUKT j.d.o.o. za trgovinu, OIB 32644839181 zastupanog po punomoćniku Igor Jurak</derivirana_varijabla>
  </DomainObject.Predmet.ProtustrankaFormatedOIB>
  <DomainObject.Predmet.ProtustrankaFormatedWithAdress>
    <izvorni_sadrzaj> SUTLA PRODUKT j.d.o.o. za trgovinu, Milivoja Matošeca 8, 10000 Zagreb zastupanog po punomoćniku Igor Jurak</izvorni_sadrzaj>
    <derivirana_varijabla naziv="DomainObject.Predmet.ProtustrankaFormatedWithAdress_1"> SUTLA PRODUKT j.d.o.o. za trgovinu, Milivoja Matošeca 8, 10000 Zagreb zastupanog po punomoćniku Igor Jurak</derivirana_varijabla>
  </DomainObject.Predmet.ProtustrankaFormatedWithAdress>
  <DomainObject.Predmet.ProtustrankaFormatedWithAdressOIB>
    <izvorni_sadrzaj> SUTLA PRODUKT j.d.o.o. za trgovinu, OIB 32644839181, Milivoja Matošeca 8, 10000 Zagreb zastupanog po punomoćniku Igor Jurak</izvorni_sadrzaj>
    <derivirana_varijabla naziv="DomainObject.Predmet.ProtustrankaFormatedWithAdressOIB_1"> SUTLA PRODUKT j.d.o.o. za trgovinu, OIB 32644839181, Milivoja Matošeca 8, 10000 Zagreb zastupanog po punomoćniku Igor Jurak</derivirana_varijabla>
  </DomainObject.Predmet.ProtustrankaFormatedWithAdressOIB>
  <DomainObject.Predmet.ProtustrankaWithAdress>
    <izvorni_sadrzaj>SUTLA PRODUKT j.d.o.o. za trgovinu Milivoja Matošeca 8, 10000 Zagreb</izvorni_sadrzaj>
    <derivirana_varijabla naziv="DomainObject.Predmet.ProtustrankaWithAdress_1">SUTLA PRODUKT j.d.o.o. za trgovinu Milivoja Matošeca 8, 10000 Zagreb</derivirana_varijabla>
  </DomainObject.Predmet.ProtustrankaWithAdress>
  <DomainObject.Predmet.ProtustrankaWithAdressOIB>
    <izvorni_sadrzaj>SUTLA PRODUKT j.d.o.o. za trgovinu, OIB 32644839181, Milivoja Matošeca 8, 10000 Zagreb</izvorni_sadrzaj>
    <derivirana_varijabla naziv="DomainObject.Predmet.ProtustrankaWithAdressOIB_1">SUTLA PRODUKT j.d.o.o. za trgovinu, OIB 32644839181, Milivoja Matošeca 8, 10000 Zagreb</derivirana_varijabla>
  </DomainObject.Predmet.ProtustrankaWithAdressOIB>
  <DomainObject.Predmet.ProtustrankaNazivFormated>
    <izvorni_sadrzaj>SUTLA PRODUKT j.d.o.o. za trgovinu</izvorni_sadrzaj>
    <derivirana_varijabla naziv="DomainObject.Predmet.ProtustrankaNazivFormated_1">SUTLA PRODUKT j.d.o.o. za trgovinu</derivirana_varijabla>
  </DomainObject.Predmet.ProtustrankaNazivFormated>
  <DomainObject.Predmet.ProtustrankaNazivFormatedOIB>
    <izvorni_sadrzaj>SUTLA PRODUKT j.d.o.o. za trgovinu, OIB 32644839181</izvorni_sadrzaj>
    <derivirana_varijabla naziv="DomainObject.Predmet.ProtustrankaNazivFormatedOIB_1">SUTLA PRODUKT j.d.o.o. za trgovinu, OIB 32644839181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PRODUKT j.d.o.o. za trgovinu zastupanog po punomoćniku Igor Jurak</item>
    </izvorni_sadrzaj>
    <derivirana_varijabla naziv="DomainObject.Predmet.ProtuStrankaListFormated_1">
      <item>SUTLA PRODUKT j.d.o.o. za trgovinu zastupanog po punomoćniku Igor Jurak</item>
    </derivirana_varijabla>
  </DomainObject.Predmet.ProtuStrankaListFormated>
  <DomainObject.Predmet.ProtuStrankaListFormatedOIB>
    <izvorni_sadrzaj>
      <item>SUTLA PRODUKT j.d.o.o. za trgovinu, OIB 32644839181 zastupanog po punomoćniku Igor Jurak</item>
    </izvorni_sadrzaj>
    <derivirana_varijabla naziv="DomainObject.Predmet.ProtuStrankaListFormatedOIB_1">
      <item>SUTLA PRODUKT j.d.o.o. za trgovinu, OIB 32644839181 zastupanog po punomoćniku Igor Jurak</item>
    </derivirana_varijabla>
  </DomainObject.Predmet.ProtuStrankaListFormatedOIB>
  <DomainObject.Predmet.ProtuStrankaListFormatedWithAdress>
    <izvorni_sadrzaj>
      <item>SUTLA PRODUKT j.d.o.o. za trgovinu, Milivoja Matošeca 8, 10000 Zagreb zastupanog po punomoćniku Igor Jurak</item>
    </izvorni_sadrzaj>
    <derivirana_varijabla naziv="DomainObject.Predmet.ProtuStrankaListFormatedWithAdress_1">
      <item>SUTLA PRODUKT j.d.o.o. za trgovinu, Milivoja Matošeca 8, 10000 Zagreb zastupanog po punomoćniku Igor Jurak</item>
    </derivirana_varijabla>
  </DomainObject.Predmet.ProtuStrankaListFormatedWithAdress>
  <DomainObject.Predmet.ProtuStrankaListFormatedWithAdressOIB>
    <izvorni_sadrzaj>
      <item>SUTLA PRODUKT j.d.o.o. za trgovinu, OIB 32644839181, Milivoja Matošeca 8, 10000 Zagreb zastupanog po punomoćniku Igor Jurak</item>
    </izvorni_sadrzaj>
    <derivirana_varijabla naziv="DomainObject.Predmet.ProtuStrankaListFormatedWithAdressOIB_1">
      <item>SUTLA PRODUKT j.d.o.o. za trgovinu, OIB 32644839181, Milivoja Matošeca 8, 10000 Zagreb zastupanog po punomoćniku Igor Jurak</item>
    </derivirana_varijabla>
  </DomainObject.Predmet.ProtuStrankaListFormatedWithAdressOIB>
  <DomainObject.Predmet.ProtuStrankaListNazivFormated>
    <izvorni_sadrzaj>
      <item>SUTLA PRODUKT j.d.o.o. za trgovinu</item>
    </izvorni_sadrzaj>
    <derivirana_varijabla naziv="DomainObject.Predmet.ProtuStrankaListNazivFormated_1">
      <item>SUTLA PRODUKT j.d.o.o. za trgovinu</item>
    </derivirana_varijabla>
  </DomainObject.Predmet.ProtuStrankaListNazivFormated>
  <DomainObject.Predmet.ProtuStrankaListNazivFormatedOIB>
    <izvorni_sadrzaj>
      <item>SUTLA PRODUKT j.d.o.o. za trgovinu, OIB 32644839181</item>
    </izvorni_sadrzaj>
    <derivirana_varijabla naziv="DomainObject.Predmet.ProtuStrankaListNazivFormatedOIB_1">
      <item>SUTLA PRODUKT j.d.o.o. za trgovinu, OIB 32644839181</item>
    </derivirana_varijabla>
  </DomainObject.Predmet.ProtuStrankaListNazivFormatedOIB>
  <DomainObject.Predmet.OstaliListFormated>
    <izvorni_sadrzaj>
      <item>Igor Jurak punomoćnik sudionika u postupku SUTLA PRODUKT j.d.o.o. za trgovinu</item>
    </izvorni_sadrzaj>
    <derivirana_varijabla naziv="DomainObject.Predmet.OstaliListFormated_1">
      <item>Igor Jurak punomoćnik sudionika u postupku SUTLA PRODUKT j.d.o.o. za trgovinu</item>
    </derivirana_varijabla>
  </DomainObject.Predmet.OstaliListFormated>
  <DomainObject.Predmet.OstaliListFormatedOIB>
    <izvorni_sadrzaj>
      <item>Igor Jurak, OIB 17607070017 punomoćnik sudionika u postupku SUTLA PRODUKT j.d.o.o. za trgovinu</item>
    </izvorni_sadrzaj>
    <derivirana_varijabla naziv="DomainObject.Predmet.OstaliListFormatedOIB_1">
      <item>Igor Jurak, OIB 17607070017 punomoćnik sudionika u postupku SUTLA PRODUKT j.d.o.o. za trgovinu</item>
    </derivirana_varijabla>
  </DomainObject.Predmet.OstaliListFormatedOIB>
  <DomainObject.Predmet.OstaliListFormatedWithAdress>
    <izvorni_sadrzaj>
      <item>Igor Jurak, Plavić 37, 49296 Plavić punomoćnik sudionika u postupku SUTLA PRODUKT j.d.o.o. za trgovinu</item>
    </izvorni_sadrzaj>
    <derivirana_varijabla naziv="DomainObject.Predmet.OstaliListFormatedWithAdress_1">
      <item>Igor Jurak, Plavić 37, 49296 Plavić punomoćnik sudionika u postupku SUTLA PRODUKT j.d.o.o. za trgovinu</item>
    </derivirana_varijabla>
  </DomainObject.Predmet.OstaliListFormatedWithAdress>
  <DomainObject.Predmet.OstaliListFormatedWithAdressOIB>
    <izvorni_sadrzaj>
      <item>Igor Jurak, OIB 17607070017, Plavić 37, 49296 Plavić punomoćnik sudionika u postupku SUTLA PRODUKT j.d.o.o. za trgovinu</item>
    </izvorni_sadrzaj>
    <derivirana_varijabla naziv="DomainObject.Predmet.OstaliListFormatedWithAdressOIB_1">
      <item>Igor Jurak, OIB 17607070017, Plavić 37, 49296 Plavić punomoćnik sudionika u postupku SUTLA PRODUKT j.d.o.o. za trgovinu</item>
    </derivirana_varijabla>
  </DomainObject.Predmet.OstaliListFormatedWithAdressOIB>
  <DomainObject.Predmet.OstaliListNazivFormated>
    <izvorni_sadrzaj>
      <item>Igor Jurak</item>
    </izvorni_sadrzaj>
    <derivirana_varijabla naziv="DomainObject.Predmet.OstaliListNazivFormated_1">
      <item>Igor Jurak</item>
    </derivirana_varijabla>
  </DomainObject.Predmet.OstaliListNazivFormated>
  <DomainObject.Predmet.OstaliListNazivFormatedOIB>
    <izvorni_sadrzaj>
      <item>Igor Jurak, OIB 17607070017</item>
    </izvorni_sadrzaj>
    <derivirana_varijabla naziv="DomainObject.Predmet.OstaliListNazivFormatedOIB_1">
      <item>Igor Jurak, OIB 17607070017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PRODUKT j.d.o.o. za trgovinu</izvorni_sadrzaj>
    <derivirana_varijabla naziv="DomainObject.Predmet.ProtustrankaIDrugi_1">SUTLA PRODUKT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PRODUKT j.d.o.o. za trgovinu, OIB 32644839181, Milivoja Matošeca 8, 10000 Zagreb</izvorni_sadrzaj>
    <derivirana_varijabla naziv="DomainObject.Predmet.ProtustrankaIDrugiAdressOIB_1">SUTLA PRODUKT j.d.o.o. za trgovinu, OIB 32644839181,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 PRODUKT j.d.o.o. za trgovinu</item>
      <item>Igor Jurak</item>
    </izvorni_sadrzaj>
    <derivirana_varijabla naziv="DomainObject.Predmet.SudioniciListNaziv_1">
      <item>FINA Regionalni centar Zagreb</item>
      <item>SUTLA PRODUKT j.d.o.o. za trgovinu</item>
      <item>Igor Jurak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SUTLA PRODUKT j.d.o.o. za trgovinu, OIB 32644839181, Milivoja Matošeca 8,10000 Zagreb</item>
      <item>Igor Jurak, OIB 17607070017, Plavić 37,49296 Plavić</item>
    </izvorni_sadrzaj>
    <derivirana_varijabla naziv="DomainObject.Predmet.SudioniciListAdressOIB_1">
      <item>FINA Regionalni centar Zagreb, OIB 85821130368, Trg svibanjskih žrtava 1995. br. 1,10000 Zagreb</item>
      <item>SUTLA PRODUKT j.d.o.o. za trgovinu, OIB 32644839181, Milivoja Matošeca 8,10000 Zagreb</item>
      <item>Igor Jurak, OIB 17607070017, Plavić 37,49296 Plavić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32644839181</item>
      <item>, OIB 17607070017</item>
    </izvorni_sadrzaj>
    <derivirana_varijabla naziv="DomainObject.Predmet.SudioniciListNazivOIB_1">
      <item>, OIB 85821130368</item>
      <item>, OIB 32644839181</item>
      <item>, OIB 17607070017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3709</properties:Characters>
  <properties:Lines>92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2018-01-23T09:04:00Z</dcterms:created>
  <dc:creator>Monika Grbac</dc:creator>
  <cp:lastModifiedBy>Monika Grbac</cp:lastModifiedBy>
  <dcterms:modified xmlns:xsi="http://www.w3.org/2001/XMLSchema-instance" xsi:type="dcterms:W3CDTF">2018-01-23T09:12:00Z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