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0a2e" w14:paraId="7dc0a2e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14759A">
        <w:t>1617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 OIB: 85821130368 RC Osijek, L. Jägera 3, za proved</w:t>
      </w:r>
      <w:r w:rsidR="00FB1F31">
        <w:t>bu skraćenog stečajnog postupka</w:t>
      </w:r>
      <w:r w:rsidR="00F07590">
        <w:t xml:space="preserve"> nad dužnikom </w:t>
      </w:r>
      <w:r w:rsidR="0014759A">
        <w:t>NABERT TRADE j.d.o.o. za trgovinu i usluge, Osijek, I. Gundulića 61/a, MBS: 030173601, OIB: 65679848761</w:t>
      </w:r>
      <w:r w:rsidR="00FB1F31">
        <w:t>, dana 23. siječnja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4759A">
        <w:t>NABERT TRADE j.d.o.o. za trgovinu i usluge, Osijek, I. Gundulića 61/a, MBS: 030173601, OIB: 65679848761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4759A">
        <w:t>David Jakovljević, Sesvete, Kašinska 7, OIB: 63014812654</w:t>
      </w:r>
      <w:r w:rsidR="00FB1F3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4759A">
        <w:t>NABERT TRADE j.d.o.o. za trgovinu i usluge, Osijek, I. Gundulića 61/a, MBS: 030173601, OIB: 65679848761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37256D">
        <w:rPr>
          <w:bCs/>
        </w:rPr>
        <w:t xml:space="preserve">dana </w:t>
      </w:r>
      <w:r w:rsidR="00FB1F31">
        <w:rPr>
          <w:bCs/>
        </w:rPr>
        <w:t>29. studenog</w:t>
      </w:r>
      <w:r w:rsidRPr="00F877AB">
        <w:rPr>
          <w:bCs/>
        </w:rPr>
        <w:t xml:space="preserve"> 2017.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 xml:space="preserve">, Podružnice </w:t>
      </w:r>
      <w:r w:rsidR="00F07590">
        <w:rPr>
          <w:bCs/>
        </w:rPr>
        <w:t>Osijek</w:t>
      </w:r>
      <w:r w:rsidRPr="00F877AB">
        <w:rPr>
          <w:bCs/>
        </w:rPr>
        <w:t>, za provedbu skraćenog stečajnog postupka, Klasa: 110-07/17-01/04, Ur.broj: 04-06-17-</w:t>
      </w:r>
      <w:r w:rsidR="0014759A">
        <w:rPr>
          <w:bCs/>
        </w:rPr>
        <w:t>5877</w:t>
      </w:r>
      <w:r w:rsidRPr="00F877AB">
        <w:rPr>
          <w:bCs/>
        </w:rPr>
        <w:t xml:space="preserve"> od </w:t>
      </w:r>
      <w:r w:rsidR="00FB1F31">
        <w:rPr>
          <w:bCs/>
        </w:rPr>
        <w:t>28. studenog</w:t>
      </w:r>
      <w:r w:rsidRPr="00F877AB">
        <w:rPr>
          <w:bCs/>
        </w:rPr>
        <w:t xml:space="preserve"> 2017. nad stečajnim dužnikom </w:t>
      </w:r>
      <w:r w:rsidR="0014759A">
        <w:t>NABERT TRADE j.d.o.o. za trgovinu i usluge, Osijek, I. Gundulića 61/a, MBS: 030173601, OIB: 65679848761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14759A">
        <w:rPr>
          <w:bCs/>
        </w:rPr>
        <w:t>1617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B1F31">
        <w:t>1. prosinca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4759A">
        <w:t>1617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B1F31">
        <w:t>23. siječnja 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B1F31">
        <w:t>13/2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52A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0431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9052A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St-1617/2017</izvorni_sadrzaj>
    <derivirana_varijabla naziv="DomainObject.Predmet.OznakaBroj_1">St-1617/2017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NABERT TRADE  jednostavno društvo s ograničenom odgovornošću za trgovinu i usluge</izvorni_sadrzaj>
    <derivirana_varijabla naziv="DomainObject.Predmet.ProtustrankaFormated_1">  NABERT TRADE  jednostavno društvo s ograničenom odgovornošću za trgovinu i usluge</derivirana_varijabla>
  </DomainObject.Predmet.ProtustrankaFormated>
  <DomainObject.Predmet.ProtustrankaFormatedOIB>
    <izvorni_sadrzaj>  NABERT TRADE  jednostavno društvo s ograničenom odgovornošću za trgovinu i usluge, OIB 65679848761</izvorni_sadrzaj>
    <derivirana_varijabla naziv="DomainObject.Predmet.ProtustrankaFormatedOIB_1">  NABERT TRADE  jednostavno društvo s ograničenom odgovornošću za trgovinu i usluge, OIB 65679848761</derivirana_varijabla>
  </DomainObject.Predmet.ProtustrankaFormatedOIB>
  <DomainObject.Predmet.ProtustrankaFormatedWithAdress>
    <izvorni_sadrzaj> NABERT TRADE  jednostavno društvo s ograničenom odgovornošću za trgovinu i usluge, Ivana Gundulića 61A, 31000 Osijek</izvorni_sadrzaj>
    <derivirana_varijabla naziv="DomainObject.Predmet.ProtustrankaFormatedWithAdress_1"> NABERT TRADE  jednostavno društvo s ograničenom odgovornošću za trgovinu i usluge, Ivana Gundulića 61A, 31000 Osijek</derivirana_varijabla>
  </DomainObject.Predmet.ProtustrankaFormatedWithAdress>
  <DomainObject.Predmet.ProtustrankaFormatedWithAdressOIB>
    <izvorni_sadrzaj> NABERT TRADE  jednostavno društvo s ograničenom odgovornošću za trgovinu i usluge, OIB 65679848761, Ivana Gundulića 61A, 31000 Osijek</izvorni_sadrzaj>
    <derivirana_varijabla naziv="DomainObject.Predmet.ProtustrankaFormatedWithAdressOIB_1"> NABERT TRADE  jednostavno društvo s ograničenom odgovornošću za trgovinu i usluge, OIB 65679848761, Ivana Gundulića 61A, 31000 Osijek</derivirana_varijabla>
  </DomainObject.Predmet.ProtustrankaFormatedWithAdressOIB>
  <DomainObject.Predmet.ProtustrankaWithAdress>
    <izvorni_sadrzaj>NABERT TRADE  jednostavno društvo s ograničenom odgovornošću za trgovinu i usluge Ivana Gundulića 61A, 31000 Osijek</izvorni_sadrzaj>
    <derivirana_varijabla naziv="DomainObject.Predmet.ProtustrankaWithAdress_1">NABERT TRADE  jednostavno društvo s ograničenom odgovornošću za trgovinu i usluge Ivana Gundulića 61A, 31000 Osijek</derivirana_varijabla>
  </DomainObject.Predmet.ProtustrankaWithAdress>
  <DomainObject.Predmet.ProtustrankaWithAdressOIB>
    <izvorni_sadrzaj>NABERT TRADE  jednostavno društvo s ograničenom odgovornošću za trgovinu i usluge, OIB 65679848761, Ivana Gundulića 61A, 31000 Osijek</izvorni_sadrzaj>
    <derivirana_varijabla naziv="DomainObject.Predmet.ProtustrankaWithAdressOIB_1">NABERT TRADE  jednostavno društvo s ograničenom odgovornošću za trgovinu i usluge, OIB 65679848761, Ivana Gundulića 61A, 31000 Osijek</derivirana_varijabla>
  </DomainObject.Predmet.ProtustrankaWithAdressOIB>
  <DomainObject.Predmet.ProtustrankaNazivFormated>
    <izvorni_sadrzaj>NABERT TRADE  jednostavno društvo s ograničenom odgovornošću za trgovinu i usluge</izvorni_sadrzaj>
    <derivirana_varijabla naziv="DomainObject.Predmet.ProtustrankaNazivFormated_1">NABERT TRADE  jednostavno društvo s ograničenom odgovornošću za trgovinu i usluge</derivirana_varijabla>
  </DomainObject.Predmet.ProtustrankaNazivFormated>
  <DomainObject.Predmet.ProtustrankaNazivFormatedOIB>
    <izvorni_sadrzaj>NABERT TRADE  jednostavno društvo s ograničenom odgovornošću za trgovinu i usluge, OIB 65679848761</izvorni_sadrzaj>
    <derivirana_varijabla naziv="DomainObject.Predmet.ProtustrankaNazivFormatedOIB_1">NABERT TRADE  jednostavno društvo s ograničenom odgovornošću za trgovinu i usluge, OIB 65679848761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NABERT TRADE  jednostavno društvo s ograničenom odgovornošću za trgovinu i usluge</item>
    </izvorni_sadrzaj>
    <derivirana_varijabla naziv="DomainObject.Predmet.ProtuStrankaListFormated_1">
      <item>NABERT TRADE  jednostavno društvo s ograničenom odgovornošću za trgovinu i usluge</item>
    </derivirana_varijabla>
  </DomainObject.Predmet.ProtuStrankaListFormated>
  <DomainObject.Predmet.ProtuStrankaListFormatedOIB>
    <izvorni_sadrzaj>
      <item>NABERT TRADE  jednostavno društvo s ograničenom odgovornošću za trgovinu i usluge, OIB 65679848761</item>
    </izvorni_sadrzaj>
    <derivirana_varijabla naziv="DomainObject.Predmet.ProtuStrankaListFormatedOIB_1">
      <item>NABERT TRADE  jednostavno društvo s ograničenom odgovornošću za trgovinu i usluge, OIB 65679848761</item>
    </derivirana_varijabla>
  </DomainObject.Predmet.ProtuStrankaListFormatedOIB>
  <DomainObject.Predmet.ProtuStrankaListFormatedWithAdress>
    <izvorni_sadrzaj>
      <item>NABERT TRADE  jednostavno društvo s ograničenom odgovornošću za trgovinu i usluge, Ivana Gundulića 61A, 31000 Osijek</item>
    </izvorni_sadrzaj>
    <derivirana_varijabla naziv="DomainObject.Predmet.ProtuStrankaListFormatedWithAdress_1">
      <item>NABERT TRADE  jednostavno društvo s ograničenom odgovornošću za trgovinu i usluge, Ivana Gundulića 61A, 31000 Osijek</item>
    </derivirana_varijabla>
  </DomainObject.Predmet.ProtuStrankaListFormatedWithAdress>
  <DomainObject.Predmet.ProtuStrankaListFormatedWithAdressOIB>
    <izvorni_sadrzaj>
      <item>NABERT TRADE  jednostavno društvo s ograničenom odgovornošću za trgovinu i usluge, OIB 65679848761, Ivana Gundulića 61A, 31000 Osijek</item>
    </izvorni_sadrzaj>
    <derivirana_varijabla naziv="DomainObject.Predmet.ProtuStrankaListFormatedWithAdressOIB_1">
      <item>NABERT TRADE  jednostavno društvo s ograničenom odgovornošću za trgovinu i usluge, OIB 65679848761, Ivana Gundulića 61A, 31000 Osijek</item>
    </derivirana_varijabla>
  </DomainObject.Predmet.ProtuStrankaListFormatedWithAdressOIB>
  <DomainObject.Predmet.ProtuStrankaListNazivFormated>
    <izvorni_sadrzaj>
      <item>NABERT TRADE  jednostavno društvo s ograničenom odgovornošću za trgovinu i usluge</item>
    </izvorni_sadrzaj>
    <derivirana_varijabla naziv="DomainObject.Predmet.ProtuStrankaListNazivFormated_1">
      <item>NABERT TRADE  jednostavno društvo s ograničenom odgovornošću za trgovinu i usluge</item>
    </derivirana_varijabla>
  </DomainObject.Predmet.ProtuStrankaListNazivFormated>
  <DomainObject.Predmet.ProtuStrankaListNazivFormatedOIB>
    <izvorni_sadrzaj>
      <item>NABERT TRADE  jednostavno društvo s ograničenom odgovornošću za trgovinu i usluge, OIB 65679848761</item>
    </izvorni_sadrzaj>
    <derivirana_varijabla naziv="DomainObject.Predmet.ProtuStrankaListNazivFormatedOIB_1">
      <item>NABERT TRADE  jednostavno društvo s ograničenom odgovornošću za trgovinu i usluge, OIB 65679848761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NABERT TRADE  jednostavno društvo s ograničenom odgovornošću za trgovinu i usluge</izvorni_sadrzaj>
    <derivirana_varijabla naziv="DomainObject.Predmet.ProtustrankaIDrugi_1">NABERT TRADE 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NABERT TRADE  jednostavno društvo s ograničenom odgovornošću za trgovinu i usluge, OIB 65679848761, Ivana Gundulića 61A, 31000 Osijek</izvorni_sadrzaj>
    <derivirana_varijabla naziv="DomainObject.Predmet.ProtustrankaIDrugiAdressOIB_1">NABERT TRADE  jednostavno društvo s ograničenom odgovornošću za trgovinu i usluge, OIB 65679848761, Ivana Gundulića 61A,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NABERT TRADE  jednostavno društvo s ograničenom odgovornošću za trgovinu i usluge</item>
    </izvorni_sadrzaj>
    <derivirana_varijabla naziv="DomainObject.Predmet.SudioniciListNaziv_1">
      <item>FINA RC OSIJEK</item>
      <item>NABERT TRADE 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NABERT TRADE  jednostavno društvo s ograničenom odgovornošću za trgovinu i usluge, OIB 65679848761, Ivana Gundulića 61A,31000 Osijek</item>
    </izvorni_sadrzaj>
    <derivirana_varijabla naziv="DomainObject.Predmet.SudioniciListAdressOIB_1">
      <item>FINA RC OSIJEK, OIB 85821130368</item>
      <item>NABERT TRADE  jednostavno društvo s ograničenom odgovornošću za trgovinu i usluge, OIB 65679848761, Ivana Gundulića 61A,31000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65679848761</item>
    </izvorni_sadrzaj>
    <derivirana_varijabla naziv="DomainObject.Predmet.SudioniciListNazivOIB_1">
      <item>, OIB 85821130368</item>
      <item>, OIB 65679848761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6AAD7-254A-46EE-B892-C190F1085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2787</properties:Characters>
  <properties:Lines>92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2018-01-23T08:38:00Z</dcterms:created>
  <dc:creator>Korisnik</dc:creator>
  <cp:lastModifiedBy>Žana Bem</cp:lastModifiedBy>
  <cp:lastPrinted>2017-10-13T06:13:00Z</cp:lastPrinted>
  <dcterms:modified xmlns:xsi="http://www.w3.org/2001/XMLSchema-instance" xsi:type="dcterms:W3CDTF">2018-01-23T08:40:00Z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