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7e8a" w14:paraId="8cc7e8a" w:rsidRDefault="00C82BA1" w:rsidP="00C82BA1" w:rsidR="00A9627C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396345">
        <w:rPr>
          <w:b/>
        </w:rPr>
        <w:t>2077</w:t>
      </w:r>
      <w:r w:rsidR="001211EE">
        <w:rPr>
          <w:b/>
        </w:rPr>
        <w:t>/2016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C82BA1" w:rsidP="00C82BA1" w:rsidR="00C82BA1">
      <w:pPr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J E Š E N J E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u </w:t>
      </w:r>
      <w:r w:rsidR="00025F8B">
        <w:t xml:space="preserve">stečajnom </w:t>
      </w:r>
      <w:r>
        <w:t>postupku povodom prijedloga predlagatelja</w:t>
      </w:r>
      <w:r w:rsidR="00025F8B">
        <w:t xml:space="preserve"> – vjerovnika REPUBLIKE HRVATSKE, Ministarstva financija, OIB: 18683136487, zastupano po Županijskom državnom odvjetništvu u Splitu,</w:t>
      </w:r>
      <w:r>
        <w:t xml:space="preserve"> za otvaranje stečajnog postupka nad dužnikom </w:t>
      </w:r>
      <w:r w:rsidR="00396345">
        <w:t>V.R. d.o.o. Dugopolje, Mirka Rogošića 21</w:t>
      </w:r>
      <w:r w:rsidR="00F44629">
        <w:t xml:space="preserve">, </w:t>
      </w:r>
      <w:r w:rsidR="006B03FE">
        <w:t xml:space="preserve">OIB: </w:t>
      </w:r>
      <w:r w:rsidR="00396345">
        <w:t>86877054036</w:t>
      </w:r>
      <w:r w:rsidR="00025F8B">
        <w:t xml:space="preserve">, </w:t>
      </w:r>
      <w:r>
        <w:t>dana</w:t>
      </w:r>
      <w:r w:rsidR="00DB774E">
        <w:t xml:space="preserve"> </w:t>
      </w:r>
      <w:r w:rsidR="003571B1">
        <w:t>22. rujna</w:t>
      </w:r>
      <w:r w:rsidR="000F41F7">
        <w:t xml:space="preserve"> </w:t>
      </w:r>
      <w:r w:rsidR="0064322E">
        <w:t>2017</w:t>
      </w:r>
      <w:r>
        <w:t xml:space="preserve">. godine </w:t>
      </w:r>
    </w:p>
    <w:p w:rsidRDefault="00C82BA1" w:rsidP="00C82BA1" w:rsidR="00C82BA1">
      <w:pPr>
        <w:jc w:val="both"/>
      </w:pPr>
    </w:p>
    <w:p w:rsidRDefault="00C82BA1" w:rsidP="00C82BA1" w:rsidR="00C82BA1" w:rsidRPr="003571B1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D43BF" w:rsidP="00CD43BF" w:rsidR="00C82BA1">
      <w:pPr>
        <w:ind w:left="360"/>
        <w:jc w:val="both"/>
      </w:pPr>
      <w:r>
        <w:t>I.</w:t>
      </w:r>
      <w:r w:rsidR="00C82BA1">
        <w:t xml:space="preserve"> Pokreće se </w:t>
      </w:r>
      <w:r w:rsidR="00025F8B">
        <w:t xml:space="preserve">prethodni </w:t>
      </w:r>
      <w:r w:rsidR="00C82BA1">
        <w:t xml:space="preserve">postupak radi utvrđivanja pretpostavki za otvaranje stečajnog postupka nad dužnikom </w:t>
      </w:r>
      <w:r w:rsidR="00396345">
        <w:t>V.R. d.o.o. Dugopolje, Mirka Rogošića 21, OIB: 86877054036</w:t>
      </w:r>
      <w:r w:rsidR="00C82BA1">
        <w:t xml:space="preserve">, MBS: </w:t>
      </w:r>
      <w:r w:rsidR="007E0D53">
        <w:t>060</w:t>
      </w:r>
      <w:r w:rsidR="00396345">
        <w:t>240263</w:t>
      </w:r>
      <w:r w:rsidR="00C82BA1">
        <w:t>.</w:t>
      </w:r>
    </w:p>
    <w:p w:rsidRDefault="00C82BA1" w:rsidP="00C82BA1" w:rsidR="00C82BA1">
      <w:pPr>
        <w:jc w:val="both"/>
      </w:pPr>
    </w:p>
    <w:p w:rsidRDefault="00CD43BF" w:rsidP="00025F8B" w:rsidR="00025F8B">
      <w:pPr>
        <w:ind w:left="360"/>
        <w:jc w:val="both"/>
      </w:pPr>
      <w:r>
        <w:t>II.</w:t>
      </w:r>
      <w:r w:rsidR="00C82BA1">
        <w:t xml:space="preserve"> Ročište radi očitovanja o prijedlogu za otvaranje stečajnog postupka određuje se za dan </w:t>
      </w:r>
      <w:r w:rsidR="003571B1">
        <w:t xml:space="preserve">20. listopada </w:t>
      </w:r>
      <w:r w:rsidR="0064322E">
        <w:t>2017</w:t>
      </w:r>
      <w:r w:rsidR="00C82BA1">
        <w:t>. god.</w:t>
      </w:r>
      <w:r w:rsidR="0064322E">
        <w:t xml:space="preserve"> u</w:t>
      </w:r>
      <w:r w:rsidR="00DB774E">
        <w:t xml:space="preserve"> </w:t>
      </w:r>
      <w:r w:rsidR="003571B1">
        <w:t>9</w:t>
      </w:r>
      <w:r w:rsidR="0064322E">
        <w:t xml:space="preserve">,00 sati, </w:t>
      </w:r>
      <w:r w:rsidR="00025F8B">
        <w:t>u sobi br. 118/1, (sudnica br. 4) Trgovačkog suda u Splitu, Sukoišanska 6.</w:t>
      </w:r>
    </w:p>
    <w:p w:rsidRDefault="00C82BA1" w:rsidP="00C82BA1" w:rsidR="00C82BA1">
      <w:pPr>
        <w:jc w:val="both"/>
      </w:pPr>
    </w:p>
    <w:p w:rsidRDefault="0064322E" w:rsidP="00F44629" w:rsidR="0064322E" w:rsidRPr="00F44629">
      <w:pPr>
        <w:ind w:left="360"/>
        <w:jc w:val="both"/>
        <w:rPr>
          <w:szCs w:val="24"/>
        </w:rPr>
      </w:pPr>
      <w:r>
        <w:t>III. Na zakazano ročište se pozivaju</w:t>
      </w:r>
      <w:r w:rsidR="003571B1">
        <w:t>:</w:t>
      </w:r>
      <w:r>
        <w:t xml:space="preserve"> </w:t>
      </w:r>
      <w:r w:rsidR="00025F8B">
        <w:t xml:space="preserve">predlagatelj – vjerovnik po Županijskom državnom odvjetništvu u Splitu, zatim </w:t>
      </w:r>
      <w:r w:rsidR="00025F8B">
        <w:rPr>
          <w:szCs w:val="24"/>
        </w:rPr>
        <w:t>zastupn</w:t>
      </w:r>
      <w:r w:rsidR="00C322EF">
        <w:rPr>
          <w:szCs w:val="24"/>
        </w:rPr>
        <w:t>ik</w:t>
      </w:r>
      <w:r w:rsidR="00025F8B">
        <w:rPr>
          <w:szCs w:val="24"/>
        </w:rPr>
        <w:t xml:space="preserve"> po zakonu dužnika</w:t>
      </w:r>
      <w:r w:rsidR="00794D82">
        <w:rPr>
          <w:szCs w:val="24"/>
        </w:rPr>
        <w:t xml:space="preserve"> </w:t>
      </w:r>
      <w:r w:rsidR="00396345">
        <w:rPr>
          <w:szCs w:val="24"/>
        </w:rPr>
        <w:t>Vjekoslav Rogošić iz Dugopolja, Mirka Rogošića 21</w:t>
      </w:r>
      <w:r w:rsidR="006945F0">
        <w:rPr>
          <w:szCs w:val="24"/>
        </w:rPr>
        <w:t>, O</w:t>
      </w:r>
      <w:r w:rsidR="00C322EF">
        <w:rPr>
          <w:szCs w:val="24"/>
        </w:rPr>
        <w:t xml:space="preserve">IB: </w:t>
      </w:r>
      <w:r w:rsidR="00396345">
        <w:rPr>
          <w:szCs w:val="24"/>
        </w:rPr>
        <w:t>81037875983</w:t>
      </w:r>
      <w:r w:rsidR="00642185">
        <w:rPr>
          <w:szCs w:val="24"/>
        </w:rPr>
        <w:t xml:space="preserve"> </w:t>
      </w:r>
      <w:r w:rsidR="007E0D53">
        <w:rPr>
          <w:szCs w:val="24"/>
        </w:rPr>
        <w:t xml:space="preserve">te </w:t>
      </w:r>
      <w:r>
        <w:t xml:space="preserve">predstavnik </w:t>
      </w:r>
      <w:r>
        <w:rPr>
          <w:szCs w:val="24"/>
        </w:rPr>
        <w:t>Financijske agen</w:t>
      </w:r>
      <w:r w:rsidR="00025F8B">
        <w:rPr>
          <w:szCs w:val="24"/>
        </w:rPr>
        <w:t>cije, Regionalni centar Split</w:t>
      </w:r>
      <w:r>
        <w:rPr>
          <w:szCs w:val="24"/>
        </w:rPr>
        <w:t xml:space="preserve">. </w:t>
      </w:r>
    </w:p>
    <w:p w:rsidRDefault="0064322E" w:rsidP="0064322E" w:rsidR="0064322E">
      <w:pPr>
        <w:jc w:val="both"/>
      </w:pPr>
    </w:p>
    <w:p w:rsidRDefault="0064322E" w:rsidP="0064322E" w:rsidR="0064322E">
      <w:pPr>
        <w:ind w:left="360"/>
        <w:jc w:val="both"/>
      </w:pPr>
      <w:r>
        <w:t xml:space="preserve">IV. Nalaže se </w:t>
      </w:r>
      <w:r w:rsidR="00C322EF">
        <w:rPr>
          <w:szCs w:val="24"/>
        </w:rPr>
        <w:t>zastupniku</w:t>
      </w:r>
      <w:r>
        <w:rPr>
          <w:szCs w:val="24"/>
        </w:rPr>
        <w:t xml:space="preserve"> po zakonu dužnika </w:t>
      </w:r>
      <w:r w:rsidR="00396345">
        <w:rPr>
          <w:szCs w:val="24"/>
        </w:rPr>
        <w:t>Vjekoslavu Rogošiću iz Dugopolja</w:t>
      </w:r>
      <w:r w:rsidR="00C41059">
        <w:t xml:space="preserve"> </w:t>
      </w:r>
      <w:r w:rsidR="00CD2728">
        <w:t>da u roku od osam</w:t>
      </w:r>
      <w:r>
        <w:t xml:space="preserve"> dana, pozivom na gornji poslovni broj spisa, dostav</w:t>
      </w:r>
      <w:r w:rsidR="00F44629">
        <w:t>e</w:t>
      </w:r>
      <w:r>
        <w:t xml:space="preserve"> ovom sudu u dva primjerka: </w:t>
      </w:r>
    </w:p>
    <w:p w:rsidRDefault="0064322E" w:rsidP="0064322E" w:rsidR="0064322E">
      <w:pPr>
        <w:pStyle w:val="Odlomakpopisa"/>
        <w:numPr>
          <w:ilvl w:val="0"/>
          <w:numId w:val="6"/>
        </w:numPr>
        <w:jc w:val="both"/>
      </w:pPr>
      <w:r>
        <w:t>pisano izvješće o financijsko-gospodarskom stanju dužnika;</w:t>
      </w:r>
    </w:p>
    <w:p w:rsidRDefault="0064322E" w:rsidP="0064322E" w:rsidR="0064322E">
      <w:pPr>
        <w:pStyle w:val="Odlomakpopisa"/>
        <w:numPr>
          <w:ilvl w:val="0"/>
          <w:numId w:val="6"/>
        </w:numPr>
        <w:jc w:val="both"/>
      </w:pPr>
      <w:r>
        <w:t>popis imovine i obveza dužnika koji se, sukladno odredbama čl. 17. Stečajnog zakona, treba sastojati od naznake: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 xml:space="preserve">nekretnina i pokretnina dužnika, 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>imovinskih prava dužnika na tuđim stvarima,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>novčanih i nenovčanih tražbina dužnika,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 xml:space="preserve">drugih prava koja čine imovinu dužnika, 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>novčanih sredstava na računima,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>druge imovine dužnika,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>obveza dužnika unesenih u njegove poslovne knjige,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>drugih novčanih i nenovčanih obveza dužnika,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 xml:space="preserve">razlučnih prava na imovini dužnika, 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 xml:space="preserve">izlučnih prava, 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lastRenderedPageBreak/>
        <w:t xml:space="preserve">prosječnih mjesečnih troškova redovnog poslovanja dužnika u posljednjih godinu dana, </w:t>
      </w:r>
    </w:p>
    <w:p w:rsidRDefault="0064322E" w:rsidP="0064322E" w:rsidR="0064322E">
      <w:pPr>
        <w:pStyle w:val="Odlomakpopisa"/>
        <w:numPr>
          <w:ilvl w:val="0"/>
          <w:numId w:val="2"/>
        </w:numPr>
        <w:jc w:val="both"/>
      </w:pPr>
      <w:r>
        <w:t xml:space="preserve">postupaka pred sudovima ili javnopravnim tijelima u kojima je dužnik stranka i visinu ili opis tražbine koja je predmet postupka, </w:t>
      </w:r>
    </w:p>
    <w:p w:rsidRDefault="0064322E" w:rsidP="0064322E" w:rsidR="0064322E">
      <w:pPr>
        <w:pStyle w:val="Odlomakpopisa"/>
        <w:ind w:left="1080"/>
        <w:jc w:val="both"/>
      </w:pPr>
    </w:p>
    <w:p w:rsidRDefault="0064322E" w:rsidP="0064322E" w:rsidR="0064322E">
      <w:pPr>
        <w:ind w:left="720"/>
        <w:jc w:val="both"/>
      </w:pPr>
      <w:r>
        <w:t xml:space="preserve">u kojem popisu imovine i obveza se moraju navesti podaci o pravnoj i činjeničnoj osnovi u odnosu na svaki dio imovine i obveza, te o dokazima, osobito ispravama, kojima se oni mogu potkrijepiti i potvrditi da su navedeni podaci točni i potpuni te da od imovine i obveza ništa nije zatajeno. </w:t>
      </w:r>
    </w:p>
    <w:p w:rsidRDefault="0064322E" w:rsidP="0064322E" w:rsidR="0064322E">
      <w:pPr>
        <w:ind w:left="720"/>
        <w:jc w:val="both"/>
      </w:pPr>
    </w:p>
    <w:p w:rsidRDefault="00C322EF" w:rsidP="0064322E" w:rsidR="0064322E">
      <w:pPr>
        <w:ind w:left="720"/>
        <w:jc w:val="both"/>
      </w:pPr>
      <w:r>
        <w:t>Upozorava se osoba</w:t>
      </w:r>
      <w:r w:rsidR="0064322E">
        <w:t xml:space="preserve"> ovlašt</w:t>
      </w:r>
      <w:r>
        <w:t>ena</w:t>
      </w:r>
      <w:r w:rsidR="0064322E">
        <w:t xml:space="preserve"> za zastupanje dužnika da </w:t>
      </w:r>
      <w:r>
        <w:t>je isti dužan</w:t>
      </w:r>
      <w:r w:rsidR="0064322E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CD43BF" w:rsidP="00CD43BF" w:rsidR="00CD43BF">
      <w:pPr>
        <w:jc w:val="both"/>
      </w:pPr>
    </w:p>
    <w:p w:rsidRDefault="003571B1" w:rsidP="0064322E" w:rsidR="0064322E">
      <w:pPr>
        <w:ind w:left="708"/>
        <w:jc w:val="both"/>
      </w:pPr>
      <w:r w:rsidRPr="003571B1">
        <w:t>V. Poziva se Financijska agencija dostaviti ovom sudu pisano izvješće – potvrdu, u smislu odredbi čl. 6. st. 2. i 4. Stečajnog zakona, o tome ima li dužnik u Očevidniku redoslijeda osnova za plaćanje evidentirane neizvršene osnove za plaćanje u razdoblju dužem od 60 dana koje je trebalo, na temelju valjanih osnova za plaćanje, bez daljnjeg pristanka dužnika naplatiti s bilo kojeg od njegovih računa te ukoliko takve obveze postoje potrebno je navesti u kojem iznosu te u kojem razdoblju.</w:t>
      </w:r>
    </w:p>
    <w:p w:rsidRDefault="003571B1" w:rsidP="0064322E" w:rsidR="003571B1">
      <w:pPr>
        <w:ind w:left="708"/>
        <w:jc w:val="both"/>
        <w:rPr>
          <w:szCs w:val="24"/>
        </w:rPr>
      </w:pPr>
    </w:p>
    <w:p w:rsidRDefault="0064322E" w:rsidP="0064322E" w:rsidR="0064322E">
      <w:pPr>
        <w:ind w:left="708"/>
        <w:jc w:val="both"/>
        <w:rPr>
          <w:szCs w:val="24"/>
        </w:rPr>
      </w:pPr>
      <w:r>
        <w:rPr>
          <w:szCs w:val="24"/>
        </w:rPr>
        <w:t xml:space="preserve">VI. Poziva se Financijska agencija, u roku iz toč. V. ovog rješenja, dostaviti ovom sudu i obavijest o osiguranju sredstava za namirenje troškova stečajnog postupka. </w:t>
      </w:r>
    </w:p>
    <w:p w:rsidRDefault="0001635B" w:rsidP="00CD43BF" w:rsidR="0001635B">
      <w:pPr>
        <w:jc w:val="both"/>
        <w:rPr>
          <w:szCs w:val="24"/>
        </w:rPr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EB414F" w:rsidP="00EB414F" w:rsidR="00EB414F">
      <w:pPr>
        <w:ind w:firstLine="708"/>
        <w:jc w:val="both"/>
      </w:pPr>
      <w:r>
        <w:t xml:space="preserve">Financijska agencija, Regionalni centar Split podnijela je ovom sudu </w:t>
      </w:r>
      <w:r w:rsidR="00396345">
        <w:t>23.02.2016</w:t>
      </w:r>
      <w:r>
        <w:t xml:space="preserve">. god., na temelju odredbe čl. 444. st. 1. Stečajnog zakona (Narodne novine broj 71/15, dalje SZ), zahtjev za provedbu skraćenog stečajnog postupka nad dužnikom </w:t>
      </w:r>
      <w:r w:rsidR="00396345">
        <w:t>V.R. d.o.o. Dugopolje</w:t>
      </w:r>
      <w:r w:rsidR="007B409F">
        <w:t>.</w:t>
      </w:r>
    </w:p>
    <w:p w:rsidRDefault="00EB414F" w:rsidP="00EB414F" w:rsidR="00EB414F">
      <w:pPr>
        <w:ind w:firstLine="708"/>
        <w:jc w:val="both"/>
      </w:pPr>
    </w:p>
    <w:p w:rsidRDefault="00EB414F" w:rsidP="00EB414F" w:rsidR="00EB414F">
      <w:pPr>
        <w:ind w:firstLine="708"/>
        <w:jc w:val="both"/>
      </w:pPr>
      <w:r>
        <w:t xml:space="preserve">U podnesenom zahtjevu je u bitnome navedeno da dužnik na dan </w:t>
      </w:r>
      <w:r w:rsidR="00C41059">
        <w:t xml:space="preserve">1. rujna </w:t>
      </w:r>
      <w:r>
        <w:t xml:space="preserve">2015. godine, u Očevidniku redoslijeda osnova za plaćanje, ima evidentirane neizvršene osnove za plaćanje u neprekinutom razdoblju od </w:t>
      </w:r>
      <w:r w:rsidR="00396345">
        <w:t>309</w:t>
      </w:r>
      <w:r>
        <w:t xml:space="preserve"> dana u ukupnom iznosu od </w:t>
      </w:r>
      <w:r w:rsidR="00396345">
        <w:t>246.594,88</w:t>
      </w:r>
      <w:r>
        <w:t xml:space="preserve"> kn, kao i da prema podacima koji su dostavljeni od Hrvatskog zavoda za mirovinsko osiguranje dužnik nema zaposlenih.</w:t>
      </w:r>
    </w:p>
    <w:p w:rsidRDefault="00EB414F" w:rsidP="00EB414F" w:rsidR="00EB414F" w:rsidRPr="00FA2E5A">
      <w:pPr>
        <w:ind w:firstLine="708"/>
        <w:jc w:val="both"/>
      </w:pPr>
    </w:p>
    <w:p w:rsidRDefault="00EB414F" w:rsidP="00EB414F" w:rsidR="00EB414F" w:rsidRPr="00874DE6">
      <w:pPr>
        <w:ind w:firstLine="708"/>
        <w:jc w:val="both"/>
      </w:pPr>
      <w:r w:rsidRPr="00874DE6">
        <w:t xml:space="preserve">Budući da </w:t>
      </w:r>
      <w:r>
        <w:t xml:space="preserve">je u konkretnom slučaju ocijenjeno da su </w:t>
      </w:r>
      <w:r w:rsidRPr="00874DE6">
        <w:t>ispunjene pretpostavke</w:t>
      </w:r>
      <w:r>
        <w:t>,</w:t>
      </w:r>
      <w:r w:rsidRPr="00EB414F">
        <w:t xml:space="preserve"> </w:t>
      </w:r>
      <w:r>
        <w:t xml:space="preserve">u smislu odredbi čl. 428. SZ-a, za provedbu skraćenog stečajnog postupka </w:t>
      </w:r>
      <w:r w:rsidRPr="00874DE6">
        <w:t xml:space="preserve">ovaj sud je </w:t>
      </w:r>
      <w:r>
        <w:t>temeljem odredbi čl. 430</w:t>
      </w:r>
      <w:r w:rsidRPr="00874DE6">
        <w:t>.</w:t>
      </w:r>
      <w:r>
        <w:t xml:space="preserve"> SZ-a, </w:t>
      </w:r>
      <w:r w:rsidRPr="00874DE6">
        <w:t>na mrežnoj stranici e-Oglasna ploča sudova</w:t>
      </w:r>
      <w:r>
        <w:t>,</w:t>
      </w:r>
      <w:r w:rsidRPr="00874DE6">
        <w:t xml:space="preserve"> </w:t>
      </w:r>
      <w:r w:rsidR="00396345">
        <w:t>27. svibnja</w:t>
      </w:r>
      <w:r w:rsidRPr="00874DE6"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  <w:r w:rsidR="006B03FE">
        <w:t xml:space="preserve"> </w:t>
      </w:r>
    </w:p>
    <w:p w:rsidRDefault="003571B1" w:rsidP="00EB414F" w:rsidR="003571B1">
      <w:pPr>
        <w:ind w:firstLine="708"/>
        <w:jc w:val="both"/>
      </w:pPr>
    </w:p>
    <w:p w:rsidRDefault="003571B1" w:rsidP="00EB414F" w:rsidR="003571B1">
      <w:pPr>
        <w:ind w:firstLine="708"/>
        <w:jc w:val="both"/>
      </w:pPr>
    </w:p>
    <w:p w:rsidRDefault="00DB774E" w:rsidP="00EB414F" w:rsidR="00EB414F">
      <w:pPr>
        <w:ind w:firstLine="708"/>
        <w:jc w:val="both"/>
      </w:pPr>
      <w:r>
        <w:t>Predlagatelj –</w:t>
      </w:r>
      <w:r w:rsidR="00EB414F">
        <w:t xml:space="preserve"> vjerovnik</w:t>
      </w:r>
      <w:r w:rsidR="00EB414F" w:rsidRPr="00874DE6">
        <w:t xml:space="preserve"> Republika Hrvatska, Ministarstvo financija je </w:t>
      </w:r>
      <w:r w:rsidR="00EB414F">
        <w:t xml:space="preserve">pravovremeno, </w:t>
      </w:r>
      <w:r w:rsidR="00EB414F" w:rsidRPr="00874DE6">
        <w:t xml:space="preserve">dana </w:t>
      </w:r>
      <w:r w:rsidR="00396345">
        <w:t>6. lipnja</w:t>
      </w:r>
      <w:r w:rsidR="00EB414F" w:rsidRPr="00874DE6">
        <w:t xml:space="preserve"> 2016. godine</w:t>
      </w:r>
      <w:r w:rsidR="00EB414F">
        <w:t>,</w:t>
      </w:r>
      <w:r w:rsidR="00EB414F" w:rsidRPr="00874DE6">
        <w:t xml:space="preserve"> podnio </w:t>
      </w:r>
      <w:r w:rsidR="00EB414F">
        <w:t xml:space="preserve">ovom sudu </w:t>
      </w:r>
      <w:r w:rsidR="00EB414F" w:rsidRPr="00874DE6">
        <w:t>prijedlog za otvaranje stečajnog postupka nad dužnikom</w:t>
      </w:r>
      <w:r w:rsidR="00EB414F">
        <w:t xml:space="preserve">. U tom prijedlogu, predlagatelj je naveo </w:t>
      </w:r>
      <w:r w:rsidR="00EB414F" w:rsidRPr="00874DE6">
        <w:t>da prema dužniku ima dospjelih, a ne</w:t>
      </w:r>
      <w:r w:rsidR="00BF1E80">
        <w:t>namirenih</w:t>
      </w:r>
      <w:r w:rsidR="00EB414F" w:rsidRPr="00874DE6">
        <w:t xml:space="preserve"> </w:t>
      </w:r>
      <w:r w:rsidR="00EB414F">
        <w:t>tražbina</w:t>
      </w:r>
      <w:r w:rsidR="00EB414F" w:rsidRPr="00874DE6">
        <w:t xml:space="preserve"> u ukupnom iznosu od </w:t>
      </w:r>
      <w:r w:rsidR="00396345">
        <w:t>221.194,23</w:t>
      </w:r>
      <w:r w:rsidR="000A098D">
        <w:t xml:space="preserve"> kn</w:t>
      </w:r>
      <w:r w:rsidR="00EB414F">
        <w:t xml:space="preserve">, </w:t>
      </w:r>
      <w:r w:rsidR="000A098D">
        <w:t xml:space="preserve">kao i da dužnik ima dugotrajnu i kratkotrajnu imovinu koja je dostatna </w:t>
      </w:r>
      <w:r w:rsidR="00BF1E80">
        <w:t xml:space="preserve">za </w:t>
      </w:r>
      <w:r w:rsidR="000A098D">
        <w:t>troškove vođenja postupka, a što da je razvidno iz godišnjih financijskih izvješća za 201</w:t>
      </w:r>
      <w:r w:rsidR="00396345">
        <w:t>5</w:t>
      </w:r>
      <w:r w:rsidR="000A098D">
        <w:t>. godinu. U privitku tog prijedloga, a kao dokaz postojanja tražbine predlagatelja prema dužniku, dostavljeni su podaci iz evidencije Porezne uprave o stanju računa dužnika kao poreznog obveznika</w:t>
      </w:r>
      <w:r w:rsidR="00BF1E80" w:rsidRPr="00BF1E80">
        <w:t xml:space="preserve"> </w:t>
      </w:r>
      <w:r w:rsidR="00BF1E80">
        <w:t xml:space="preserve">na dan </w:t>
      </w:r>
      <w:r w:rsidR="00396345">
        <w:t>30.05</w:t>
      </w:r>
      <w:r w:rsidR="00094830">
        <w:t>.</w:t>
      </w:r>
      <w:r w:rsidR="00BF1E80">
        <w:t>2016. god</w:t>
      </w:r>
      <w:r w:rsidR="000A098D">
        <w:t xml:space="preserve">, a iz kojih </w:t>
      </w:r>
      <w:r w:rsidR="00BF1E80">
        <w:t xml:space="preserve">podataka </w:t>
      </w:r>
      <w:r w:rsidR="000A098D">
        <w:t xml:space="preserve">proizlazi postojanje duga dužnika, </w:t>
      </w:r>
      <w:r w:rsidR="00BF1E80">
        <w:t xml:space="preserve">s osnove poreza i drugih javnih davanja, u iznosu od </w:t>
      </w:r>
      <w:r w:rsidR="00396345">
        <w:t>221.194,23</w:t>
      </w:r>
      <w:r w:rsidR="00BF1E80">
        <w:t xml:space="preserve"> kn. Isto tako, dostavljen je i godišnji financijski izvještaj dužnika za 201</w:t>
      </w:r>
      <w:r w:rsidR="00396345">
        <w:t>5</w:t>
      </w:r>
      <w:r w:rsidR="00BF1E80">
        <w:t xml:space="preserve">. godinu.  </w:t>
      </w:r>
    </w:p>
    <w:p w:rsidRDefault="00EB414F" w:rsidP="00BF1E80" w:rsidR="00EB414F" w:rsidRPr="003571B1">
      <w:pPr>
        <w:jc w:val="both"/>
        <w:rPr>
          <w:sz w:val="20"/>
          <w:szCs w:val="20"/>
        </w:rPr>
      </w:pPr>
    </w:p>
    <w:p w:rsidRDefault="00EB414F" w:rsidP="0001635B" w:rsidR="00BF1E80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čl. 114. st. 3. SZ-a oslobođen </w:t>
      </w:r>
      <w:r>
        <w:t xml:space="preserve">od </w:t>
      </w:r>
      <w:r w:rsidRPr="008B415B">
        <w:t xml:space="preserve">plaćanja predujma za namirenje troškova stečajnog postupka, </w:t>
      </w:r>
      <w:r w:rsidR="00DB774E">
        <w:t xml:space="preserve">rješenjem ovog suda posl. br. </w:t>
      </w:r>
      <w:r w:rsidR="001211EE">
        <w:t>2</w:t>
      </w:r>
      <w:r w:rsidR="00794D82">
        <w:t>2</w:t>
      </w:r>
      <w:r w:rsidR="00A91F7C">
        <w:t>.</w:t>
      </w:r>
      <w:r w:rsidR="00834A8F">
        <w:t xml:space="preserve"> St-</w:t>
      </w:r>
      <w:r w:rsidR="00396345">
        <w:t>578</w:t>
      </w:r>
      <w:r w:rsidR="007E0D53">
        <w:t>/201</w:t>
      </w:r>
      <w:r w:rsidR="00396345">
        <w:t>6</w:t>
      </w:r>
      <w:r w:rsidR="00834A8F">
        <w:t xml:space="preserve"> od </w:t>
      </w:r>
      <w:r w:rsidR="007B409F">
        <w:t>0</w:t>
      </w:r>
      <w:r w:rsidR="00396345">
        <w:t>6</w:t>
      </w:r>
      <w:r w:rsidR="007E0D53">
        <w:t>.10</w:t>
      </w:r>
      <w:r w:rsidR="00C322EF">
        <w:t>.</w:t>
      </w:r>
      <w:r w:rsidR="001211EE">
        <w:t>2016</w:t>
      </w:r>
      <w:r w:rsidR="00BF1E80">
        <w:t xml:space="preserve">. god. obustavljen je skraćeni stečajni postupak nad dužnikom, jer se </w:t>
      </w:r>
      <w:r w:rsidRPr="008B415B">
        <w:t>u k</w:t>
      </w:r>
      <w:r w:rsidR="00BF1E80"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BF1E80" w:rsidP="0001635B" w:rsidR="00BF1E80" w:rsidRPr="003571B1">
      <w:pPr>
        <w:ind w:firstLine="708"/>
        <w:jc w:val="both"/>
        <w:rPr>
          <w:sz w:val="20"/>
          <w:szCs w:val="20"/>
        </w:rPr>
      </w:pPr>
    </w:p>
    <w:p w:rsidRDefault="00BF1E80" w:rsidP="0001635B" w:rsidR="00BF1E80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 w:rsidR="00CD0CB8">
        <w:t xml:space="preserve">od </w:t>
      </w:r>
      <w:r w:rsidR="00396345">
        <w:t>06</w:t>
      </w:r>
      <w:r w:rsidR="007E0D53">
        <w:t>.10</w:t>
      </w:r>
      <w:r w:rsidR="001211EE">
        <w:t>.2016</w:t>
      </w:r>
      <w:r w:rsidR="00C05529">
        <w:t>.</w:t>
      </w:r>
      <w:r>
        <w:t xml:space="preserve"> god., ovaj pr</w:t>
      </w:r>
      <w:r w:rsidR="00CD0CB8">
        <w:t>edmet je zaveden po novi poslo</w:t>
      </w:r>
      <w:r>
        <w:t>vni broj St-</w:t>
      </w:r>
      <w:r w:rsidR="00396345">
        <w:t>2077</w:t>
      </w:r>
      <w:r w:rsidR="001211EE">
        <w:t>/2016</w:t>
      </w:r>
      <w:r w:rsidR="00CD0CB8">
        <w:t>.</w:t>
      </w:r>
    </w:p>
    <w:p w:rsidRDefault="00CD0CB8" w:rsidP="0001635B" w:rsidR="00CD0CB8" w:rsidRPr="003571B1">
      <w:pPr>
        <w:ind w:firstLine="708"/>
        <w:jc w:val="both"/>
        <w:rPr>
          <w:sz w:val="20"/>
          <w:szCs w:val="20"/>
        </w:rPr>
      </w:pPr>
    </w:p>
    <w:p w:rsidRDefault="00CD0CB8" w:rsidP="0001635B" w:rsidR="00CD0CB8">
      <w:pPr>
        <w:ind w:firstLine="708"/>
        <w:jc w:val="both"/>
      </w:pPr>
      <w:r>
        <w:t xml:space="preserve">Odredbom čl. 433. SZ-a propisano je da ako nisu ispunjene pretpostavke za istodobno otvaranje i zaključenje skraćenog stečajnog postupka </w:t>
      </w:r>
      <w:r w:rsidRPr="008B415B">
        <w:t>u smislu odredbi čl. 431. SZ-a</w:t>
      </w:r>
      <w:r>
        <w:t>, sud će obustaviti skraćeni stečajni postupak i odgovarajućom primjenom općih odredbi stečajnog postupka donijeti rješenje o pokretanju prethodnog postupka odnosno otvaranju stečajnog postupka.</w:t>
      </w:r>
    </w:p>
    <w:p w:rsidRDefault="00CD0CB8" w:rsidP="0001635B" w:rsidR="00CD0CB8" w:rsidRPr="003571B1">
      <w:pPr>
        <w:ind w:firstLine="708"/>
        <w:jc w:val="both"/>
        <w:rPr>
          <w:sz w:val="20"/>
          <w:szCs w:val="20"/>
        </w:rPr>
      </w:pPr>
    </w:p>
    <w:p w:rsidRDefault="00CD0CB8" w:rsidP="00574E7E" w:rsidR="00574E7E">
      <w:pPr>
        <w:ind w:firstLine="708"/>
        <w:jc w:val="both"/>
        <w:rPr>
          <w:szCs w:val="24"/>
        </w:rPr>
      </w:pPr>
      <w:r>
        <w:t xml:space="preserve">Kako je dakle naprijed navedenim rješenjem ovog suda od </w:t>
      </w:r>
      <w:r w:rsidR="007B409F">
        <w:t>0</w:t>
      </w:r>
      <w:r w:rsidR="00396345">
        <w:t>6</w:t>
      </w:r>
      <w:r w:rsidR="007E0D53">
        <w:t>.10</w:t>
      </w:r>
      <w:r w:rsidR="00694C44">
        <w:t>.</w:t>
      </w:r>
      <w:r w:rsidR="001211EE">
        <w:t>2016</w:t>
      </w:r>
      <w:r>
        <w:t>. god. pravomoćno obustavljen skraćeni stečajni postupak nad dužnikom to je stoga</w:t>
      </w:r>
      <w:r w:rsidR="00574E7E">
        <w:t xml:space="preserve"> ovaj sud</w:t>
      </w:r>
      <w:r>
        <w:t xml:space="preserve">, </w:t>
      </w:r>
      <w:r w:rsidR="00574E7E">
        <w:rPr>
          <w:szCs w:val="24"/>
        </w:rPr>
        <w:t>radi utvrđenja stvarnog stanja stvari odnosno radi utvrđenja postoje li uvjeti za otvaranje i provođenje stečajnog postupka, odlučio u skladu s odredbama čl. 115. st. 1. u vezi s čl. 433. SZ-a pokrenuti prethodni postupak te je isto tako, temeljem odredbi čl. 123. st. 1. SZ-a, zakazano ročište radi očitovanja o podnesenom prijedlogu za otvaranje stečajnog postupka.</w:t>
      </w:r>
      <w:r w:rsidR="00574E7E" w:rsidRPr="00574E7E">
        <w:rPr>
          <w:szCs w:val="24"/>
        </w:rPr>
        <w:t xml:space="preserve"> </w:t>
      </w:r>
      <w:r w:rsidR="00574E7E">
        <w:rPr>
          <w:szCs w:val="24"/>
        </w:rPr>
        <w:t>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dužnika, a ka</w:t>
      </w:r>
      <w:r w:rsidR="00834A8F">
        <w:rPr>
          <w:szCs w:val="24"/>
        </w:rPr>
        <w:t>k</w:t>
      </w:r>
      <w:r w:rsidR="00574E7E">
        <w:rPr>
          <w:szCs w:val="24"/>
        </w:rPr>
        <w:t>o bi se utvrdilo s k</w:t>
      </w:r>
      <w:r w:rsidR="00834A8F">
        <w:rPr>
          <w:szCs w:val="24"/>
        </w:rPr>
        <w:t>ojom imovinom dužnik raspolaže te</w:t>
      </w:r>
      <w:r w:rsidR="00574E7E">
        <w:rPr>
          <w:szCs w:val="24"/>
        </w:rPr>
        <w:t xml:space="preserve"> je li ista dostatna barem za podmirenje troškova stečajnog postupka. Sukladno odredbama čl. 6. st. 2. i 4. te čl. 112. st. 5. SZ-a, od Financijske agencije je zatražena dostava potvrde o evidentiranim neizvršenim osnovama za plaćanje dužnika, kao i dostava obavijesti o osiguranju sredstava za namirenje troškova stečajnog postupka. </w:t>
      </w:r>
    </w:p>
    <w:p w:rsidRDefault="003571B1" w:rsidP="00574E7E" w:rsidR="003571B1" w:rsidRPr="003571B1">
      <w:pPr>
        <w:ind w:firstLine="708"/>
        <w:jc w:val="both"/>
        <w:rPr>
          <w:sz w:val="20"/>
          <w:szCs w:val="20"/>
        </w:rPr>
      </w:pPr>
    </w:p>
    <w:p w:rsidRDefault="00574E7E" w:rsidP="00574E7E" w:rsidR="00574E7E">
      <w:pPr>
        <w:ind w:firstLine="708"/>
        <w:jc w:val="both"/>
        <w:rPr>
          <w:szCs w:val="24"/>
        </w:rPr>
      </w:pPr>
      <w:r>
        <w:rPr>
          <w:szCs w:val="24"/>
        </w:rPr>
        <w:t xml:space="preserve">Slijedom svega naprijed navedenog, odlučeno je kao u točkama I. do VI. izreke ovog rješenja. </w:t>
      </w:r>
    </w:p>
    <w:p w:rsidRDefault="0064322E" w:rsidP="0064322E" w:rsidR="0064322E" w:rsidRPr="003571B1">
      <w:pPr>
        <w:jc w:val="both"/>
        <w:rPr>
          <w:sz w:val="16"/>
          <w:szCs w:val="16"/>
        </w:rPr>
      </w:pPr>
    </w:p>
    <w:p w:rsidRDefault="0064322E" w:rsidP="0064322E" w:rsidR="0064322E">
      <w:pPr>
        <w:jc w:val="center"/>
        <w:rPr>
          <w:szCs w:val="24"/>
        </w:rPr>
      </w:pPr>
      <w:r>
        <w:rPr>
          <w:szCs w:val="24"/>
        </w:rPr>
        <w:t xml:space="preserve">U Splitu, </w:t>
      </w:r>
      <w:r w:rsidR="003571B1">
        <w:rPr>
          <w:szCs w:val="24"/>
        </w:rPr>
        <w:t>22. rujna</w:t>
      </w:r>
      <w:r w:rsidR="00C05529">
        <w:rPr>
          <w:szCs w:val="24"/>
        </w:rPr>
        <w:t xml:space="preserve"> </w:t>
      </w:r>
      <w:r>
        <w:rPr>
          <w:szCs w:val="24"/>
        </w:rPr>
        <w:t>2017. godine.</w:t>
      </w:r>
    </w:p>
    <w:p w:rsidRDefault="0064322E" w:rsidP="0064322E" w:rsidR="0064322E">
      <w:pPr>
        <w:ind w:firstLine="708"/>
        <w:jc w:val="both"/>
        <w:rPr>
          <w:szCs w:val="24"/>
        </w:rPr>
      </w:pPr>
    </w:p>
    <w:p w:rsidRDefault="0064322E" w:rsidP="0064322E" w:rsidR="0064322E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64322E" w:rsidP="0064322E" w:rsidR="0064322E" w:rsidRPr="00254B18">
      <w:pPr>
        <w:ind w:left="7080"/>
        <w:rPr>
          <w:sz w:val="28"/>
          <w:szCs w:val="28"/>
        </w:rPr>
      </w:pPr>
    </w:p>
    <w:p w:rsidRDefault="0064322E" w:rsidP="0064322E" w:rsidR="0064322E">
      <w:pPr>
        <w:ind w:firstLine="708" w:left="7080"/>
      </w:pPr>
      <w:r>
        <w:t>Paško Bačić</w:t>
      </w:r>
    </w:p>
    <w:p w:rsidRDefault="003571B1" w:rsidP="0064322E" w:rsidR="003571B1"/>
    <w:p w:rsidRDefault="0064322E" w:rsidP="0064322E" w:rsidR="0064322E">
      <w:r>
        <w:t>POUKA O PRAVNOM LIJEKU:</w:t>
      </w:r>
    </w:p>
    <w:p w:rsidRDefault="0064322E" w:rsidP="0064322E" w:rsidR="0064322E">
      <w:r>
        <w:t>Protiv ovog rješenja nije dopuštena posebna žalba (čl. 115. st. 1. SZ-a)</w:t>
      </w:r>
    </w:p>
    <w:p w:rsidRDefault="0064322E" w:rsidP="0064322E" w:rsidR="0064322E" w:rsidRPr="00834A8F">
      <w:pPr>
        <w:rPr>
          <w:sz w:val="16"/>
          <w:szCs w:val="16"/>
        </w:rPr>
      </w:pPr>
    </w:p>
    <w:p w:rsidRDefault="0064322E" w:rsidP="0064322E" w:rsidR="0064322E"/>
    <w:p w:rsidRDefault="0064322E" w:rsidP="0064322E" w:rsidR="0064322E">
      <w:r>
        <w:t>DNA:</w:t>
      </w:r>
    </w:p>
    <w:p w:rsidRDefault="0064322E" w:rsidP="0064322E" w:rsidR="0064322E">
      <w:pPr>
        <w:pStyle w:val="Odlomakpopisa"/>
        <w:numPr>
          <w:ilvl w:val="0"/>
          <w:numId w:val="5"/>
        </w:numPr>
        <w:ind w:left="567"/>
      </w:pPr>
      <w:r>
        <w:t xml:space="preserve">predlagatelju – </w:t>
      </w:r>
      <w:r w:rsidR="00EB414F">
        <w:t>vjerovniku po ŽDO Split</w:t>
      </w:r>
    </w:p>
    <w:p w:rsidRDefault="0064322E" w:rsidP="00834A8F" w:rsidR="003571B1">
      <w:pPr>
        <w:pStyle w:val="Odlomakpopisa"/>
        <w:numPr>
          <w:ilvl w:val="0"/>
          <w:numId w:val="5"/>
        </w:numPr>
        <w:ind w:left="567"/>
      </w:pPr>
      <w:r>
        <w:t>dužniku</w:t>
      </w:r>
      <w:r w:rsidR="00EB414F">
        <w:t xml:space="preserve"> </w:t>
      </w:r>
      <w:r w:rsidR="003571B1">
        <w:t>po punom. odvjetnici Anamariji Biočić Sinčić iz Solina</w:t>
      </w:r>
    </w:p>
    <w:p w:rsidRDefault="00834A8F" w:rsidP="00834A8F" w:rsidR="00834A8F">
      <w:pPr>
        <w:pStyle w:val="Odlomakpopisa"/>
        <w:numPr>
          <w:ilvl w:val="0"/>
          <w:numId w:val="5"/>
        </w:numPr>
        <w:ind w:left="567"/>
      </w:pPr>
      <w:r>
        <w:t xml:space="preserve">z.z. dužnika </w:t>
      </w:r>
    </w:p>
    <w:p w:rsidRDefault="00EB414F" w:rsidP="0064322E" w:rsidR="00EB414F">
      <w:pPr>
        <w:pStyle w:val="Odlomakpopisa"/>
        <w:numPr>
          <w:ilvl w:val="0"/>
          <w:numId w:val="5"/>
        </w:numPr>
        <w:ind w:left="567"/>
      </w:pPr>
      <w:r>
        <w:t>Financijska agencija, RC Split</w:t>
      </w:r>
    </w:p>
    <w:p w:rsidRDefault="0064322E" w:rsidP="0064322E" w:rsidR="0064322E">
      <w:pPr>
        <w:pStyle w:val="Odlomakpopisa"/>
        <w:numPr>
          <w:ilvl w:val="0"/>
          <w:numId w:val="5"/>
        </w:numPr>
        <w:ind w:left="567"/>
      </w:pPr>
      <w:r>
        <w:t>e-Oglasna ploča suda</w:t>
      </w:r>
    </w:p>
    <w:p w:rsidRDefault="0064322E" w:rsidP="0064322E" w:rsidR="0001635B" w:rsidRPr="00C82BA1">
      <w:pPr>
        <w:pStyle w:val="Odlomakpopisa"/>
        <w:numPr>
          <w:ilvl w:val="0"/>
          <w:numId w:val="5"/>
        </w:numPr>
        <w:ind w:left="567"/>
      </w:pPr>
      <w:r>
        <w:t>u spis</w:t>
      </w:r>
    </w:p>
    <w:sectPr w:rsidSect="003571B1" w:rsidR="0001635B" w:rsidRPr="00C82BA1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644BE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396345">
      <w:t>2077</w:t>
    </w:r>
    <w:r w:rsidR="001211EE">
      <w:t>/2016</w:t>
    </w:r>
  </w:p>
  <w:p w:rsidRDefault="0001635B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25F8B"/>
    <w:rsid w:val="00094830"/>
    <w:rsid w:val="000A098D"/>
    <w:rsid w:val="000F41F7"/>
    <w:rsid w:val="001211EE"/>
    <w:rsid w:val="00191535"/>
    <w:rsid w:val="00254B18"/>
    <w:rsid w:val="0028268A"/>
    <w:rsid w:val="002A70CF"/>
    <w:rsid w:val="00353FD3"/>
    <w:rsid w:val="003571B1"/>
    <w:rsid w:val="00396345"/>
    <w:rsid w:val="003A2582"/>
    <w:rsid w:val="003F15EC"/>
    <w:rsid w:val="004745EB"/>
    <w:rsid w:val="00505872"/>
    <w:rsid w:val="00574E7E"/>
    <w:rsid w:val="00642185"/>
    <w:rsid w:val="0064322E"/>
    <w:rsid w:val="006945F0"/>
    <w:rsid w:val="00694C44"/>
    <w:rsid w:val="006B03FE"/>
    <w:rsid w:val="006F4A44"/>
    <w:rsid w:val="007221E1"/>
    <w:rsid w:val="00757C72"/>
    <w:rsid w:val="00767031"/>
    <w:rsid w:val="00794D82"/>
    <w:rsid w:val="007A1E78"/>
    <w:rsid w:val="007B409F"/>
    <w:rsid w:val="007E0D53"/>
    <w:rsid w:val="00834A8F"/>
    <w:rsid w:val="00864E8A"/>
    <w:rsid w:val="008E4A02"/>
    <w:rsid w:val="00996DE1"/>
    <w:rsid w:val="00A05EEC"/>
    <w:rsid w:val="00A160C7"/>
    <w:rsid w:val="00A65088"/>
    <w:rsid w:val="00A86E8D"/>
    <w:rsid w:val="00A91F7C"/>
    <w:rsid w:val="00A9627C"/>
    <w:rsid w:val="00AF0806"/>
    <w:rsid w:val="00BD785E"/>
    <w:rsid w:val="00BE546C"/>
    <w:rsid w:val="00BF1E80"/>
    <w:rsid w:val="00C05529"/>
    <w:rsid w:val="00C21DEF"/>
    <w:rsid w:val="00C322EF"/>
    <w:rsid w:val="00C41059"/>
    <w:rsid w:val="00C82BA1"/>
    <w:rsid w:val="00CD0CB8"/>
    <w:rsid w:val="00CD2728"/>
    <w:rsid w:val="00CD4305"/>
    <w:rsid w:val="00CD43BF"/>
    <w:rsid w:val="00D644BE"/>
    <w:rsid w:val="00DB774E"/>
    <w:rsid w:val="00EB414F"/>
    <w:rsid w:val="00F4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D64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D64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St-2077/2016</izvorni_sadrzaj>
    <derivirana_varijabla naziv="DomainObject.Predmet.OznakaBroj_1">St-2077/2016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V.R. za prijevoz i usluge, društvo s ograničenom odgovornišću zastupanog po punomoćniku Anamarija Biočić Siničić</izvorni_sadrzaj>
    <derivirana_varijabla naziv="DomainObject.Predmet.ProtustrankaFormated_1">  V.R. za prijevoz i usluge, društvo s ograničenom odgovornišću zastupanog po punomoćniku Anamarija Biočić Siničić</derivirana_varijabla>
  </DomainObject.Predmet.ProtustrankaFormated>
  <DomainObject.Predmet.ProtustrankaFormatedOIB>
    <izvorni_sadrzaj>  V.R. za prijevoz i usluge, društvo s ograničenom odgovornišću, OIB 86877054036 zastupanog po punomoćniku Anamarija Biočić Siničić</izvorni_sadrzaj>
    <derivirana_varijabla naziv="DomainObject.Predmet.ProtustrankaFormatedOIB_1">  V.R. za prijevoz i usluge, društvo s ograničenom odgovornišću, OIB 86877054036 zastupanog po punomoćniku Anamarija Biočić Siničić</derivirana_varijabla>
  </DomainObject.Predmet.ProtustrankaFormatedOIB>
  <DomainObject.Predmet.ProtustrankaFormatedWithAdress>
    <izvorni_sadrzaj> V.R. za prijevoz i usluge, društvo s ograničenom odgovornišću, Mirka Rogošića 21, 21204 Dugopolje zastupanog po punomoćniku Anamarija Biočić Siničić</izvorni_sadrzaj>
    <derivirana_varijabla naziv="DomainObject.Predmet.ProtustrankaFormatedWithAdress_1"> V.R. za prijevoz i usluge, društvo s ograničenom odgovornišću, Mirka Rogošića 21, 21204 Dugopolje zastupanog po punomoćniku Anamarija Biočić Siničić</derivirana_varijabla>
  </DomainObject.Predmet.ProtustrankaFormatedWithAdress>
  <DomainObject.Predmet.ProtustrankaFormatedWithAdressOIB>
    <izvorni_sadrzaj> V.R. za prijevoz i usluge, društvo s ograničenom odgovornišću, OIB 86877054036, Mirka Rogošića 21, 21204 Dugopolje zastupanog po punomoćniku Anamarija Biočić Siničić</izvorni_sadrzaj>
    <derivirana_varijabla naziv="DomainObject.Predmet.ProtustrankaFormatedWithAdressOIB_1"> V.R. za prijevoz i usluge, društvo s ograničenom odgovornišću, OIB 86877054036, Mirka Rogošića 21, 21204 Dugopolje zastupanog po punomoćniku Anamarija Biočić Siničić</derivirana_varijabla>
  </DomainObject.Predmet.ProtustrankaFormatedWithAdressOIB>
  <DomainObject.Predmet.ProtustrankaWithAdress>
    <izvorni_sadrzaj>V.R. za prijevoz i usluge, društvo s ograničenom odgovornišću Mirka Rogošića 21, 21204 Dugopolje</izvorni_sadrzaj>
    <derivirana_varijabla naziv="DomainObject.Predmet.ProtustrankaWithAdress_1">V.R. za prijevoz i usluge, društvo s ograničenom odgovornišću Mirka Rogošića 21, 21204 Dugopolje</derivirana_varijabla>
  </DomainObject.Predmet.ProtustrankaWithAdress>
  <DomainObject.Predmet.ProtustrankaWithAdressOIB>
    <izvorni_sadrzaj>V.R. za prijevoz i usluge, društvo s ograničenom odgovornišću, OIB 86877054036, Mirka Rogošića 21, 21204 Dugopolje</izvorni_sadrzaj>
    <derivirana_varijabla naziv="DomainObject.Predmet.ProtustrankaWithAdressOIB_1">V.R. za prijevoz i usluge, društvo s ograničenom odgovornišću, OIB 86877054036, Mirka Rogošića 21, 21204 Dugopolje</derivirana_varijabla>
  </DomainObject.Predmet.ProtustrankaWithAdressOIB>
  <DomainObject.Predmet.ProtustrankaNazivFormated>
    <izvorni_sadrzaj>V.R. za prijevoz i usluge, društvo s ograničenom odgovornišću</izvorni_sadrzaj>
    <derivirana_varijabla naziv="DomainObject.Predmet.ProtustrankaNazivFormated_1">V.R. za prijevoz i usluge, društvo s ograničenom odgovornišću</derivirana_varijabla>
  </DomainObject.Predmet.ProtustrankaNazivFormated>
  <DomainObject.Predmet.ProtustrankaNazivFormatedOIB>
    <izvorni_sadrzaj>V.R. za prijevoz i usluge, društvo s ograničenom odgovornišću, OIB 86877054036</izvorni_sadrzaj>
    <derivirana_varijabla naziv="DomainObject.Predmet.ProtustrankaNazivFormatedOIB_1">V.R. za prijevoz i usluge, društvo s ograničenom odgovornišću, OIB 86877054036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246594.88</izvorni_sadrzaj>
    <derivirana_varijabla naziv="DomainObject.Predmet.TrenutnaVrijednost_1">246594.88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V.R. za prijevoz i usluge, društvo s ograničenom odgovornišću zastupanog po punomoćniku Anamarija Biočić Siničić</item>
    </izvorni_sadrzaj>
    <derivirana_varijabla naziv="DomainObject.Predmet.ProtuStrankaListFormated_1">
      <item>V.R. za prijevoz i usluge, društvo s ograničenom odgovornišću zastupanog po punomoćniku Anamarija Biočić Siničić</item>
    </derivirana_varijabla>
  </DomainObject.Predmet.ProtuStrankaListFormated>
  <DomainObject.Predmet.ProtuStrankaListFormatedOIB>
    <izvorni_sadrzaj>
      <item>V.R. za prijevoz i usluge, društvo s ograničenom odgovornišću, OIB 86877054036 zastupanog po punomoćniku Anamarija Biočić Siničić</item>
    </izvorni_sadrzaj>
    <derivirana_varijabla naziv="DomainObject.Predmet.ProtuStrankaListFormatedOIB_1">
      <item>V.R. za prijevoz i usluge, društvo s ograničenom odgovornišću, OIB 86877054036 zastupanog po punomoćniku Anamarija Biočić Siničić</item>
    </derivirana_varijabla>
  </DomainObject.Predmet.ProtuStrankaListFormatedOIB>
  <DomainObject.Predmet.ProtuStrankaListFormatedWithAdress>
    <izvorni_sadrzaj>
      <item>V.R. za prijevoz i usluge, društvo s ograničenom odgovornišću, Mirka Rogošića 21, 21204 Dugopolje zastupanog po punomoćniku Anamarija Biočić Siničić</item>
    </izvorni_sadrzaj>
    <derivirana_varijabla naziv="DomainObject.Predmet.ProtuStrankaListFormatedWithAdress_1">
      <item>V.R. za prijevoz i usluge, društvo s ograničenom odgovornišću, Mirka Rogošića 21, 21204 Dugopolje zastupanog po punomoćniku Anamarija Biočić Siničić</item>
    </derivirana_varijabla>
  </DomainObject.Predmet.ProtuStrankaListFormatedWithAdress>
  <DomainObject.Predmet.ProtuStrankaListFormatedWithAdressOIB>
    <izvorni_sadrzaj>
      <item>V.R. za prijevoz i usluge, društvo s ograničenom odgovornišću, OIB 86877054036, Mirka Rogošića 21, 21204 Dugopolje zastupanog po punomoćniku Anamarija Biočić Siničić</item>
    </izvorni_sadrzaj>
    <derivirana_varijabla naziv="DomainObject.Predmet.ProtuStrankaListFormatedWithAdressOIB_1">
      <item>V.R. za prijevoz i usluge, društvo s ograničenom odgovornišću, OIB 86877054036, Mirka Rogošića 21, 21204 Dugopolje zastupanog po punomoćniku Anamarija Biočić Siničić</item>
    </derivirana_varijabla>
  </DomainObject.Predmet.ProtuStrankaListFormatedWithAdressOIB>
  <DomainObject.Predmet.ProtuStrankaListNazivFormated>
    <izvorni_sadrzaj>
      <item>V.R. za prijevoz i usluge, društvo s ograničenom odgovornišću</item>
    </izvorni_sadrzaj>
    <derivirana_varijabla naziv="DomainObject.Predmet.ProtuStrankaListNazivFormated_1">
      <item>V.R. za prijevoz i usluge, društvo s ograničenom odgovornišću</item>
    </derivirana_varijabla>
  </DomainObject.Predmet.ProtuStrankaListNazivFormated>
  <DomainObject.Predmet.ProtuStrankaListNazivFormatedOIB>
    <izvorni_sadrzaj>
      <item>V.R. za prijevoz i usluge, društvo s ograničenom odgovornišću, OIB 86877054036</item>
    </izvorni_sadrzaj>
    <derivirana_varijabla naziv="DomainObject.Predmet.ProtuStrankaListNazivFormatedOIB_1">
      <item>V.R. za prijevoz i usluge, društvo s ograničenom odgovornišću, OIB 86877054036</item>
    </derivirana_varijabla>
  </DomainObject.Predmet.ProtuStrankaListNazivFormatedOIB>
  <DomainObject.Predmet.OstaliListFormated>
    <izvorni_sadrzaj>
      <item>Anamarija Biočić Siničić punomoćnik sudionika u postupku V.R. za prijevoz i usluge, društvo s ograničenom odgovornišću</item>
      <item>Županijsko državno odvjetništvo punomoćnik sudionika u postupku RH, Ministarstvo financija</item>
    </izvorni_sadrzaj>
    <derivirana_varijabla naziv="DomainObject.Predmet.OstaliListFormated_1">
      <item>Anamarija Biočić Siničić punomoćnik sudionika u postupku V.R. za prijevoz i usluge, društvo s ograničenom odgovornišću</item>
      <item>Županijsko državno odvjetništvo punomoćnik sudionika u postupku RH, Ministarstvo financija</item>
    </derivirana_varijabla>
  </DomainObject.Predmet.OstaliListFormated>
  <DomainObject.Predmet.OstaliListFormatedOIB>
    <izvorni_sadrzaj>
      <item>Anamarija Biočić Siničić, OIB 16740921352 punomoćnik sudionika u postupku V.R. za prijevoz i usluge, društvo s ograničenom odgovornišću</item>
      <item>Županijsko državno odvjetništvo, OIB 70793241859 punomoćnik sudionika u postupku RH, Ministarstvo financija</item>
    </izvorni_sadrzaj>
    <derivirana_varijabla naziv="DomainObject.Predmet.OstaliListFormatedOIB_1">
      <item>Anamarija Biočić Siničić, OIB 16740921352 punomoćnik sudionika u postupku V.R. za prijevoz i usluge, društvo s ograničenom odgovornišću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Anamarija Biočić Siničić, PC Solin, Zvonimirova 73, 21210 Solin punomoćnik sudionika u postupku V.R. za prijevoz i usluge, društvo s ograničenom odgovornišću</item>
      <item>Županijsko državno odvjetništvo, Gundulićeva 29a, 21000 Split punomoćnik sudionika u postupku RH, Ministarstvo financija</item>
    </izvorni_sadrzaj>
    <derivirana_varijabla naziv="DomainObject.Predmet.OstaliListFormatedWithAdress_1">
      <item>Anamarija Biočić Siničić, PC Solin, Zvonimirova 73, 21210 Solin punomoćnik sudionika u postupku V.R. za prijevoz i usluge, društvo s ograničenom odgovornišću</item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Anamarija Biočić Siničić, OIB 16740921352, PC Solin, Zvonimirova 73, 21210 Solin punomoćnik sudionika u postupku V.R. za prijevoz i usluge, društvo s ograničenom odgovornišću</item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Anamarija Biočić Siničić, OIB 16740921352, PC Solin, Zvonimirova 73, 21210 Solin punomoćnik sudionika u postupku V.R. za prijevoz i usluge, društvo s ograničenom odgovornišću</item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Anamarija Biočić Siničić</item>
      <item>Županijsko državno odvjetništvo</item>
    </izvorni_sadrzaj>
    <derivirana_varijabla naziv="DomainObject.Predmet.OstaliListNazivFormated_1">
      <item>Anamarija Biočić Siničić</item>
      <item>Županijsko državno odvjetništvo</item>
    </derivirana_varijabla>
  </DomainObject.Predmet.OstaliListNazivFormated>
  <DomainObject.Predmet.OstaliListNazivFormatedOIB>
    <izvorni_sadrzaj>
      <item>Anamarija Biočić Siničić, OIB 16740921352</item>
      <item>Županijsko državno odvjetništvo, OIB 70793241859</item>
    </izvorni_sadrzaj>
    <derivirana_varijabla naziv="DomainObject.Predmet.OstaliListNazivFormatedOIB_1">
      <item>Anamarija Biočić Siničić, OIB 16740921352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V.R. za prijevoz i usluge, društvo s ograničenom odgovornišću</izvorni_sadrzaj>
    <derivirana_varijabla naziv="DomainObject.Predmet.ProtustrankaIDrugi_1">V.R. za prijevoz i usluge, društvo s ograničenom odgovornišću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V.R. za prijevoz i usluge, društvo s ograničenom odgovornišću, OIB 86877054036, Mirka Rogošića 21, 21204 Dugopolje</izvorni_sadrzaj>
    <derivirana_varijabla naziv="DomainObject.Predmet.ProtustrankaIDrugiAdressOIB_1">V.R. za prijevoz i usluge, društvo s ograničenom odgovornišću, OIB 86877054036, Mirka Rogošića 21,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V.R. za prijevoz i usluge, društvo s ograničenom odgovornišću</item>
      <item>Anamarija Biočić Siničić</item>
      <item>RH, Ministarstvo financija</item>
      <item>Županijsko državno odvjetništvo</item>
    </izvorni_sadrzaj>
    <derivirana_varijabla naziv="DomainObject.Predmet.SudioniciListNaziv_1">
      <item>V.R. za prijevoz i usluge, društvo s ograničenom odgovornišću</item>
      <item>Anamarija Biočić Siničić</item>
      <item>RH, Ministarstvo financija</item>
      <item>Županijsko državno odvjetništvo</item>
    </derivirana_varijabla>
  </DomainObject.Predmet.SudioniciListNaziv>
  <DomainObject.Predmet.SudioniciListAdressOIB>
    <izvorni_sadrzaj>
      <item>V.R. za prijevoz i usluge, društvo s ograničenom odgovornišću, OIB 86877054036, Mirka Rogošića 21,21204 Dugopolje</item>
      <item>Anamarija Biočić Siničić, OIB 16740921352, PC Solin, Zvonimirova 73,21210 Solin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V.R. za prijevoz i usluge, društvo s ograničenom odgovornišću, OIB 86877054036, Mirka Rogošića 21,21204 Dugopolje</item>
      <item>Anamarija Biočić Siničić, OIB 16740921352, PC Solin, Zvonimirova 73,21210 Solin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86877054036</item>
      <item>, OIB 16740921352</item>
      <item>, OIB 18683136487</item>
      <item>, OIB 70793241859</item>
    </izvorni_sadrzaj>
    <derivirana_varijabla naziv="DomainObject.Predmet.SudioniciListNazivOIB_1">
      <item>, OIB 86877054036</item>
      <item>, OIB 16740921352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1296</properties:Words>
  <properties:Characters>7179</properties:Characters>
  <properties:Lines>159</properties:Lines>
  <properties:Paragraphs>52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2016-05-20T10:10:00Z</dcterms:created>
  <dc:creator>Paško Bačić</dc:creator>
  <cp:lastModifiedBy>Paško Bačić</cp:lastModifiedBy>
  <cp:lastPrinted>2017-09-22T12:02:00Z</cp:lastPrinted>
  <dcterms:modified xmlns:xsi="http://www.w3.org/2001/XMLSchema-instance" xsi:type="dcterms:W3CDTF">2017-09-22T13:18:00Z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