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26b5" w14:paraId="06326b5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4553DC">
        <w:t>2346</w:t>
      </w:r>
      <w:r w:rsidR="006D3CB6">
        <w:t>/16</w:t>
      </w:r>
      <w:r w:rsidR="00232B20">
        <w:t>-</w:t>
      </w:r>
      <w:r w:rsidR="004553DC">
        <w:t>4</w:t>
      </w:r>
    </w:p>
    <w:p w:rsidRDefault="00A27295" w:rsidP="00A27295" w:rsidR="00A27295">
      <w:r>
        <w:rPr>
          <w:rStyle w:val="Strong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BodyText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</w:t>
      </w:r>
      <w:proofErr w:type="spellStart"/>
      <w:r w:rsidR="00A00F83">
        <w:t>Jagera</w:t>
      </w:r>
      <w:proofErr w:type="spellEnd"/>
      <w:r w:rsidR="00A00F83">
        <w:t xml:space="preserve"> 3 za otvaranje stečajnog postupka nad dužnikom </w:t>
      </w:r>
      <w:r w:rsidR="004553DC">
        <w:t>FOSSIOS d.o.o. Nuštar, K. Frankopana 17, MBS: 0301316158, OIB: 87294775159</w:t>
      </w:r>
      <w:r w:rsidR="00686ACA">
        <w:t xml:space="preserve">, </w:t>
      </w:r>
      <w:r w:rsidR="003B4C28">
        <w:t xml:space="preserve">dana </w:t>
      </w:r>
      <w:r w:rsidR="004553DC">
        <w:t>23</w:t>
      </w:r>
      <w:r w:rsidR="008F2EFA">
        <w:t xml:space="preserve">. </w:t>
      </w:r>
      <w:r w:rsidR="006D3CB6">
        <w:t>veljače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BodyText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BodyText"/>
      </w:pPr>
      <w:r>
        <w:tab/>
      </w:r>
    </w:p>
    <w:p w:rsidRDefault="00FE0B24" w:rsidP="004B741D" w:rsidR="00FE0B24" w:rsidRPr="005371C4">
      <w:pPr>
        <w:pStyle w:val="BodyText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</w:t>
      </w:r>
      <w:r w:rsidR="004553DC">
        <w:t>ju</w:t>
      </w:r>
      <w:r w:rsidRPr="002113DB">
        <w:t xml:space="preserve"> se zakonski zastupni</w:t>
      </w:r>
      <w:r w:rsidR="004553DC">
        <w:t>ci</w:t>
      </w:r>
      <w:r w:rsidRPr="002113DB">
        <w:t xml:space="preserve"> dužnika </w:t>
      </w:r>
      <w:r w:rsidR="004553DC">
        <w:t xml:space="preserve">Miroslav Puljić, OIB: 67057196466, </w:t>
      </w:r>
      <w:proofErr w:type="spellStart"/>
      <w:r w:rsidR="004553DC">
        <w:t>Laslovo</w:t>
      </w:r>
      <w:proofErr w:type="spellEnd"/>
      <w:r w:rsidR="004553DC">
        <w:t xml:space="preserve">, Pobjede 18/a i Tomislav Pirić, OIB: 92164364080, Nuštar, K. Frankopana 17 </w:t>
      </w:r>
      <w:r w:rsidR="00A55821">
        <w:t>da u roku od 8 dana od dana primitka ovog zaključka uplat</w:t>
      </w:r>
      <w:r w:rsidR="004553DC">
        <w:t>e</w:t>
      </w:r>
      <w:r w:rsidR="00A55821">
        <w:t xml:space="preserve"> iznos od </w:t>
      </w:r>
      <w:r w:rsidR="004553DC">
        <w:t>4</w:t>
      </w:r>
      <w:r w:rsidR="006E7865">
        <w:t>.0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4553DC">
        <w:t>2346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4553DC">
        <w:t>FOSSIOS d.o.o. Nuštar, K. Frankopana 17, MBS: 0301316158, OIB: 87294775159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4553DC">
        <w:t>ci</w:t>
      </w:r>
      <w:r w:rsidR="00707DBB" w:rsidRPr="002113DB">
        <w:t xml:space="preserve"> dužnika </w:t>
      </w:r>
      <w:r w:rsidR="004553DC">
        <w:t xml:space="preserve">Miroslav Puljić, OIB: 67057196466, </w:t>
      </w:r>
      <w:proofErr w:type="spellStart"/>
      <w:r w:rsidR="004553DC">
        <w:t>Laslovo</w:t>
      </w:r>
      <w:proofErr w:type="spellEnd"/>
      <w:r w:rsidR="004553DC">
        <w:t xml:space="preserve">, Pobjede 18/a i Tomislav Pirić, OIB: 92164364080, Nuštar, K. Frankopana 17 </w:t>
      </w:r>
      <w:r w:rsidR="000D309D">
        <w:t xml:space="preserve"> </w:t>
      </w:r>
      <w:r>
        <w:t>ne plat</w:t>
      </w:r>
      <w:r w:rsidR="004553DC">
        <w:t>e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BodyText"/>
        <w:jc w:val="center"/>
      </w:pPr>
      <w:r>
        <w:t xml:space="preserve">U </w:t>
      </w:r>
      <w:r w:rsidR="00857D02">
        <w:t xml:space="preserve">Osijeku </w:t>
      </w:r>
      <w:r w:rsidR="004553DC">
        <w:t>23</w:t>
      </w:r>
      <w:r w:rsidR="00E74BCA">
        <w:t xml:space="preserve">. </w:t>
      </w:r>
      <w:r w:rsidR="008F2EFA">
        <w:t xml:space="preserve"> </w:t>
      </w:r>
      <w:r w:rsidR="006D3CB6">
        <w:t>veljače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BodyText"/>
      </w:pPr>
    </w:p>
    <w:p w:rsidRDefault="007242CD" w:rsidP="004B741D" w:rsidR="007242CD">
      <w:pPr>
        <w:pStyle w:val="BodyText"/>
        <w:jc w:val="left"/>
      </w:pPr>
    </w:p>
    <w:p w:rsidRDefault="00960C63" w:rsidP="004B741D" w:rsidR="004B741D">
      <w:pPr>
        <w:pStyle w:val="BodyText"/>
        <w:jc w:val="left"/>
      </w:pPr>
      <w:r>
        <w:t xml:space="preserve">Zapisničar: </w:t>
      </w:r>
      <w:r w:rsidR="006D3CB6">
        <w:t xml:space="preserve">Maja </w:t>
      </w:r>
      <w:proofErr w:type="spellStart"/>
      <w:r w:rsidR="006D3CB6">
        <w:t>Videnović</w:t>
      </w:r>
      <w:proofErr w:type="spellEnd"/>
      <w:r w:rsidR="004B741D">
        <w:tab/>
      </w:r>
      <w:r w:rsidR="004B741D">
        <w:tab/>
      </w:r>
      <w:r>
        <w:t xml:space="preserve">             </w:t>
      </w:r>
      <w:r w:rsidR="006D3CB6">
        <w:t xml:space="preserve">                              </w:t>
      </w:r>
      <w:r>
        <w:t xml:space="preserve">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POUKA O PRAVNOM LIJEKU:</w:t>
      </w:r>
    </w:p>
    <w:p w:rsidRDefault="004B741D" w:rsidP="004B741D" w:rsidR="004B741D">
      <w:pPr>
        <w:pStyle w:val="BodyText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BodyText"/>
        <w:ind w:firstLine="708"/>
        <w:jc w:val="left"/>
      </w:pPr>
    </w:p>
    <w:p w:rsidRDefault="008F2EFA" w:rsidP="005371C4" w:rsidR="008F2EFA">
      <w:pPr>
        <w:pStyle w:val="BodyText"/>
        <w:jc w:val="left"/>
      </w:pPr>
    </w:p>
    <w:p w:rsidRDefault="004B741D" w:rsidP="005371C4" w:rsidR="00366021">
      <w:pPr>
        <w:pStyle w:val="BodyText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proofErr w:type="spellStart"/>
      <w:r w:rsidRPr="00FE0B24">
        <w:t>z</w:t>
      </w:r>
      <w:r>
        <w:t>.</w:t>
      </w:r>
      <w:r w:rsidRPr="00FE0B24">
        <w:t>z</w:t>
      </w:r>
      <w:proofErr w:type="spellEnd"/>
      <w:r>
        <w:t>.</w:t>
      </w:r>
      <w:r w:rsidRPr="00FE0B24">
        <w:t xml:space="preserve"> dužnik</w:t>
      </w:r>
      <w:r w:rsidR="004553DC">
        <w:t>a</w:t>
      </w:r>
      <w:r w:rsidRPr="00FE0B24">
        <w:t xml:space="preserve">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0D309D">
        <w:t>R</w:t>
      </w:r>
      <w:r w:rsidR="006D3CB6">
        <w:t xml:space="preserve">. </w:t>
      </w:r>
      <w:r w:rsidR="004553DC">
        <w:t>12</w:t>
      </w:r>
      <w:r w:rsidR="000D309D">
        <w:t>.4.</w:t>
      </w:r>
    </w:p>
    <w:p w:rsidRDefault="00CE4C97" w:rsidP="00960C63" w:rsidR="00CE4C97">
      <w:pPr>
        <w:pStyle w:val="BodyText"/>
        <w:jc w:val="left"/>
      </w:pPr>
    </w:p>
    <w:p w:rsidRDefault="00451DD6" w:rsidP="00960C63" w:rsidR="00451DD6">
      <w:pPr>
        <w:pStyle w:val="BodyText"/>
        <w:jc w:val="left"/>
      </w:pPr>
    </w:p>
    <w:sectPr w:rsidSect="006D3CB6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086232" w:rsidR="00086232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40140E">
      <w:rPr>
        <w:noProof/>
      </w:rPr>
      <w:t>2</w:t>
    </w:r>
    <w:r>
      <w:fldChar w:fldCharType="end"/>
    </w:r>
  </w:p>
  <w:p w:rsidRDefault="00086232" w:rsidP="00086232" w:rsidR="00086232">
    <w:pPr>
      <w:pStyle w:val="Header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D309D"/>
    <w:rsid w:val="000E414B"/>
    <w:rsid w:val="000F22FF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32B20"/>
    <w:rsid w:val="00252C63"/>
    <w:rsid w:val="00255E1A"/>
    <w:rsid w:val="00283A80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140E"/>
    <w:rsid w:val="004039B7"/>
    <w:rsid w:val="00405B85"/>
    <w:rsid w:val="00451DD6"/>
    <w:rsid w:val="004553DC"/>
    <w:rsid w:val="00470B34"/>
    <w:rsid w:val="004806AD"/>
    <w:rsid w:val="00497410"/>
    <w:rsid w:val="004B741D"/>
    <w:rsid w:val="004E5065"/>
    <w:rsid w:val="00500BBD"/>
    <w:rsid w:val="0053279B"/>
    <w:rsid w:val="005371C4"/>
    <w:rsid w:val="00537E4E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D3CB6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106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1C0A"/>
    <w:rsid w:val="009B61F0"/>
    <w:rsid w:val="009C13EB"/>
    <w:rsid w:val="009C4FE6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74BCA"/>
    <w:rsid w:val="00E91BC9"/>
    <w:rsid w:val="00E93759"/>
    <w:rsid w:val="00E9392A"/>
    <w:rsid w:val="00EB3D75"/>
    <w:rsid w:val="00ED0232"/>
    <w:rsid w:val="00ED3737"/>
    <w:rsid w:val="00EF23B3"/>
    <w:rsid w:val="00F23FA1"/>
    <w:rsid w:val="00F306C1"/>
    <w:rsid w:val="00F37D9C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6A2408"/>
    <w:rPr>
      <w:sz w:val="24"/>
      <w:szCs w:val="24"/>
    </w:rPr>
  </w:style>
  <w:style w:customStyle="true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686ACA"/>
    <w:pPr>
      <w:ind w:left="708"/>
    </w:pPr>
  </w:style>
  <w:style w:styleId="PlaceholderText" w:type="character">
    <w:name w:val="Placeholder Text"/>
    <w:basedOn w:val="DefaultParagraphFont"/>
    <w:uiPriority w:val="99"/>
    <w:semiHidden/>
    <w:rsid w:val="00851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8510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8510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0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0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6A2408"/>
    <w:rPr>
      <w:sz w:val="24"/>
      <w:szCs w:val="24"/>
    </w:rPr>
  </w:style>
  <w:style w:customStyle="1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686ACA"/>
    <w:pPr>
      <w:ind w:left="708"/>
    </w:pPr>
  </w:style>
  <w:style w:styleId="PlaceholderText" w:type="character">
    <w:name w:val="Placeholder Text"/>
    <w:basedOn w:val="DefaultParagraphFont"/>
    <w:uiPriority w:val="99"/>
    <w:semiHidden/>
    <w:rsid w:val="00851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8510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8510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0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0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St-2346/2016-4</izvorni_sadrzaj>
    <derivirana_varijabla naziv="DomainObject.Oznaka_1">St-2346/2016-4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2346</izvorni_sadrzaj>
    <derivirana_varijabla naziv="DomainObject.Predmet.Broj_1">2346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St-2346/2016</izvorni_sadrzaj>
    <derivirana_varijabla naziv="DomainObject.Predmet.OznakaBroj_1">St-2346/2016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FOSSIOS d.o.o.  za usluge i trgovinu</izvorni_sadrzaj>
    <derivirana_varijabla naziv="DomainObject.Predmet.ProtustrankaFormated_1">  FOSSIOS d.o.o.  za usluge i trgovinu</derivirana_varijabla>
  </DomainObject.Predmet.ProtustrankaFormated>
  <DomainObject.Predmet.ProtustrankaFormatedOIB>
    <izvorni_sadrzaj>  FOSSIOS d.o.o.  za usluge i trgovinu, OIB 87294775159</izvorni_sadrzaj>
    <derivirana_varijabla naziv="DomainObject.Predmet.ProtustrankaFormatedOIB_1">  FOSSIOS d.o.o.  za usluge i trgovinu, OIB 87294775159</derivirana_varijabla>
  </DomainObject.Predmet.ProtustrankaFormatedOIB>
  <DomainObject.Predmet.ProtustrankaFormatedWithAdress>
    <izvorni_sadrzaj> FOSSIOS d.o.o.  za usluge i trgovinu, Krste Frankopana 17, 32221 Nuštar</izvorni_sadrzaj>
    <derivirana_varijabla naziv="DomainObject.Predmet.ProtustrankaFormatedWithAdress_1"> FOSSIOS d.o.o.  za usluge i trgovinu, Krste Frankopana 17, 32221 Nuštar</derivirana_varijabla>
  </DomainObject.Predmet.ProtustrankaFormatedWithAdress>
  <DomainObject.Predmet.ProtustrankaFormatedWithAdressOIB>
    <izvorni_sadrzaj> FOSSIOS d.o.o.  za usluge i trgovinu, OIB 87294775159, Krste Frankopana 17, 32221 Nuštar</izvorni_sadrzaj>
    <derivirana_varijabla naziv="DomainObject.Predmet.ProtustrankaFormatedWithAdressOIB_1"> FOSSIOS d.o.o.  za usluge i trgovinu, OIB 87294775159, Krste Frankopana 17, 32221 Nuštar</derivirana_varijabla>
  </DomainObject.Predmet.ProtustrankaFormatedWithAdressOIB>
  <DomainObject.Predmet.ProtustrankaWithAdress>
    <izvorni_sadrzaj>FOSSIOS d.o.o.  za usluge i trgovinu Krste Frankopana 17, 32221 Nuštar</izvorni_sadrzaj>
    <derivirana_varijabla naziv="DomainObject.Predmet.ProtustrankaWithAdress_1">FOSSIOS d.o.o.  za usluge i trgovinu Krste Frankopana 17, 32221 Nuštar</derivirana_varijabla>
  </DomainObject.Predmet.ProtustrankaWithAdress>
  <DomainObject.Predmet.ProtustrankaWithAdressOIB>
    <izvorni_sadrzaj>FOSSIOS d.o.o.  za usluge i trgovinu, OIB 87294775159, Krste Frankopana 17, 32221 Nuštar</izvorni_sadrzaj>
    <derivirana_varijabla naziv="DomainObject.Predmet.ProtustrankaWithAdressOIB_1">FOSSIOS d.o.o.  za usluge i trgovinu, OIB 87294775159, Krste Frankopana 17, 32221 Nuštar</derivirana_varijabla>
  </DomainObject.Predmet.ProtustrankaWithAdressOIB>
  <DomainObject.Predmet.ProtustrankaNazivFormated>
    <izvorni_sadrzaj>FOSSIOS d.o.o.  za usluge i trgovinu</izvorni_sadrzaj>
    <derivirana_varijabla naziv="DomainObject.Predmet.ProtustrankaNazivFormated_1">FOSSIOS d.o.o.  za usluge i trgovinu</derivirana_varijabla>
  </DomainObject.Predmet.ProtustrankaNazivFormated>
  <DomainObject.Predmet.ProtustrankaNazivFormatedOIB>
    <izvorni_sadrzaj>FOSSIOS d.o.o.  za usluge i trgovinu, OIB 87294775159</izvorni_sadrzaj>
    <derivirana_varijabla naziv="DomainObject.Predmet.ProtustrankaNazivFormatedOIB_1">FOSSIOS d.o.o.  za usluge i trgovinu, OIB 87294775159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PODRUČNI URED SLAVONIJE I BARANJE  POREZNO MJESTO VUKOVAR</izvorni_sadrzaj>
    <derivirana_varijabla naziv="DomainObject.Predmet.StrankaFormated_1">  MF POREZNA UPRAVA PODRUČNI URED SLAVONIJE I BARANJE  POREZNO MJESTO VUKOVAR</derivirana_varijabla>
  </DomainObject.Predmet.StrankaFormated>
  <DomainObject.Predmet.StrankaFormatedOIB>
    <izvorni_sadrzaj>  MF POREZNA UPRAVA PODRUČNI URED SLAVONIJE I BARANJE  POREZNO MJESTO VUKOVAR, OIB 18683136487</izvorni_sadrzaj>
    <derivirana_varijabla naziv="DomainObject.Predmet.StrankaFormatedOIB_1">  MF POREZNA UPRAVA PODRUČNI URED SLAVONIJE I BARANJE  POREZNO MJESTO VUKOVAR, OIB 18683136487</derivirana_varijabla>
  </DomainObject.Predmet.StrankaFormatedOIB>
  <DomainObject.Predmet.StrankaFormatedWithAdress>
    <izvorni_sadrzaj> MF POREZNA UPRAVA PODRUČNI URED SLAVONIJE I BARANJE  POREZNO MJESTO VUKOVAR</izvorni_sadrzaj>
    <derivirana_varijabla naziv="DomainObject.Predmet.StrankaFormatedWithAdress_1"> MF POREZNA UPRAVA PODRUČNI URED SLAVONIJE I BARANJE  POREZNO MJESTO VUKOVAR</derivirana_varijabla>
  </DomainObject.Predmet.StrankaFormatedWithAdress>
  <DomainObject.Predmet.StrankaFormatedWithAdressOIB>
    <izvorni_sadrzaj> MF POREZNA UPRAVA PODRUČNI URED SLAVONIJE I BARANJE  POREZNO MJESTO VUKOVAR, OIB 18683136487</izvorni_sadrzaj>
    <derivirana_varijabla naziv="DomainObject.Predmet.StrankaFormatedWithAdressOIB_1"> MF POREZNA UPRAVA PODRUČNI URED SLAVONIJE I BARANJE  POREZNO MJESTO VUKOVAR, OIB 18683136487</derivirana_varijabla>
  </DomainObject.Predmet.StrankaFormatedWithAdressOIB>
  <DomainObject.Predmet.StrankaWithAdress>
    <izvorni_sadrzaj>MF POREZNA UPRAVA PODRUČNI URED SLAVONIJE I BARANJE  POREZNO MJESTO VUKOVAR </izvorni_sadrzaj>
    <derivirana_varijabla naziv="DomainObject.Predmet.StrankaWithAdress_1">MF POREZNA UPRAVA PODRUČNI URED SLAVONIJE I BARANJE  POREZNO MJESTO VUKOVAR </derivirana_varijabla>
  </DomainObject.Predmet.StrankaWithAdress>
  <DomainObject.Predmet.StrankaWithAdressOIB>
    <izvorni_sadrzaj>MF POREZNA UPRAVA PODRUČNI URED SLAVONIJE I BARANJE  POREZNO MJESTO VUKOVAR, OIB 18683136487</izvorni_sadrzaj>
    <derivirana_varijabla naziv="DomainObject.Predmet.StrankaWithAdressOIB_1">MF POREZNA UPRAVA PODRUČNI URED SLAVONIJE I BARANJE  POREZNO MJESTO VUKOVAR, OIB 18683136487</derivirana_varijabla>
  </DomainObject.Predmet.StrankaWithAdressOIB>
  <DomainObject.Predmet.StrankaNazivFormated>
    <izvorni_sadrzaj>MF POREZNA UPRAVA PODRUČNI URED SLAVONIJE I BARANJE  POREZNO MJESTO VUKOVAR</izvorni_sadrzaj>
    <derivirana_varijabla naziv="DomainObject.Predmet.StrankaNazivFormated_1">MF POREZNA UPRAVA PODRUČNI URED SLAVONIJE I BARANJE  POREZNO MJESTO VUKOVAR</derivirana_varijabla>
  </DomainObject.Predmet.StrankaNazivFormated>
  <DomainObject.Predmet.StrankaNazivFormatedOIB>
    <izvorni_sadrzaj>MF POREZNA UPRAVA PODRUČNI URED SLAVONIJE I BARANJE  POREZNO MJESTO VUKOVAR, OIB 18683136487</izvorni_sadrzaj>
    <derivirana_varijabla naziv="DomainObject.Predmet.StrankaNazivFormatedOIB_1">MF POREZNA UPRAVA PODRUČNI URED SLAVONIJE I BARANJE 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MF POREZNA UPRAVA PODRUČNI URED SLAVONIJE I BARANJE  POREZNO MJESTO VUKOVAR</item>
    </izvorni_sadrzaj>
    <derivirana_varijabla naziv="DomainObject.Predmet.StrankaListFormated_1">
      <item>MF POREZNA UPRAVA PODRUČNI URED SLAVONIJE I BARANJE  POREZNO MJESTO VUKOVAR</item>
    </derivirana_varijabla>
  </DomainObject.Predmet.StrankaListFormated>
  <DomainObject.Predmet.StrankaListFormatedOIB>
    <izvorni_sadrzaj>
      <item>MF POREZNA UPRAVA PODRUČNI URED SLAVONIJE I BARANJE  POREZNO MJESTO VUKOVAR, OIB 18683136487</item>
    </izvorni_sadrzaj>
    <derivirana_varijabla naziv="DomainObject.Predmet.StrankaListFormatedOIB_1">
      <item>MF POREZNA UPRAVA PODRUČNI URED SLAVONIJE I BARANJE  POREZNO MJESTO VUKOVAR, OIB 18683136487</item>
    </derivirana_varijabla>
  </DomainObject.Predmet.StrankaListFormatedOIB>
  <DomainObject.Predmet.StrankaListFormatedWithAdress>
    <izvorni_sadrzaj>
      <item>MF POREZNA UPRAVA PODRUČNI URED SLAVONIJE I BARANJE  POREZNO MJESTO VUKOVAR</item>
    </izvorni_sadrzaj>
    <derivirana_varijabla naziv="DomainObject.Predmet.StrankaListFormatedWithAdress_1">
      <item>MF POREZNA UPRAVA PODRUČNI URED SLAVONIJE I BARANJE  POREZNO MJESTO VUKOVAR</item>
    </derivirana_varijabla>
  </DomainObject.Predmet.StrankaListFormatedWithAdress>
  <DomainObject.Predmet.StrankaListFormatedWithAdressOIB>
    <izvorni_sadrzaj>
      <item>MF POREZNA UPRAVA PODRUČNI URED SLAVONIJE I BARANJE  POREZNO MJESTO VUKOVAR, OIB 18683136487</item>
    </izvorni_sadrzaj>
    <derivirana_varijabla naziv="DomainObject.Predmet.StrankaListFormatedWithAdressOIB_1">
      <item>MF POREZNA UPRAVA PODRUČNI URED SLAVONIJE I BARANJE  POREZNO MJESTO VUKOVAR, OIB 18683136487</item>
    </derivirana_varijabla>
  </DomainObject.Predmet.StrankaListFormatedWithAdressOIB>
  <DomainObject.Predmet.StrankaListNazivFormated>
    <izvorni_sadrzaj>
      <item>MF POREZNA UPRAVA PODRUČNI URED SLAVONIJE I BARANJE  POREZNO MJESTO VUKOVAR</item>
    </izvorni_sadrzaj>
    <derivirana_varijabla naziv="DomainObject.Predmet.StrankaListNazivFormated_1">
      <item>MF POREZNA UPRAVA PODRUČNI URED SLAVONIJE I BARANJE  POREZNO MJESTO VUKOVAR</item>
    </derivirana_varijabla>
  </DomainObject.Predmet.StrankaListNazivFormated>
  <DomainObject.Predmet.StrankaListNazivFormatedOIB>
    <izvorni_sadrzaj>
      <item>MF POREZNA UPRAVA PODRUČNI URED SLAVONIJE I BARANJE  POREZNO MJESTO VUKOVAR, OIB 18683136487</item>
    </izvorni_sadrzaj>
    <derivirana_varijabla naziv="DomainObject.Predmet.StrankaListNazivFormatedOIB_1">
      <item>MF POREZNA UPRAVA PODRUČNI URED SLAVONIJE I BARANJE  POREZNO MJESTO VUKOVAR, OIB 18683136487</item>
    </derivirana_varijabla>
  </DomainObject.Predmet.StrankaListNazivFormatedOIB>
  <DomainObject.Predmet.ProtuStrankaListFormated>
    <izvorni_sadrzaj>
      <item>FOSSIOS d.o.o.  za usluge i trgovinu</item>
    </izvorni_sadrzaj>
    <derivirana_varijabla naziv="DomainObject.Predmet.ProtuStrankaListFormated_1">
      <item>FOSSIOS d.o.o.  za usluge i trgovinu</item>
    </derivirana_varijabla>
  </DomainObject.Predmet.ProtuStrankaListFormated>
  <DomainObject.Predmet.ProtuStrankaListFormatedOIB>
    <izvorni_sadrzaj>
      <item>FOSSIOS d.o.o.  za usluge i trgovinu, OIB 87294775159</item>
    </izvorni_sadrzaj>
    <derivirana_varijabla naziv="DomainObject.Predmet.ProtuStrankaListFormatedOIB_1">
      <item>FOSSIOS d.o.o.  za usluge i trgovinu, OIB 87294775159</item>
    </derivirana_varijabla>
  </DomainObject.Predmet.ProtuStrankaListFormatedOIB>
  <DomainObject.Predmet.ProtuStrankaListFormatedWithAdress>
    <izvorni_sadrzaj>
      <item>FOSSIOS d.o.o.  za usluge i trgovinu, Krste Frankopana 17, 32221 Nuštar</item>
    </izvorni_sadrzaj>
    <derivirana_varijabla naziv="DomainObject.Predmet.ProtuStrankaListFormatedWithAdress_1">
      <item>FOSSIOS d.o.o.  za usluge i trgovinu, Krste Frankopana 17, 32221 Nuštar</item>
    </derivirana_varijabla>
  </DomainObject.Predmet.ProtuStrankaListFormatedWithAdress>
  <DomainObject.Predmet.ProtuStrankaListFormatedWithAdressOIB>
    <izvorni_sadrzaj>
      <item>FOSSIOS d.o.o.  za usluge i trgovinu, OIB 87294775159, Krste Frankopana 17, 32221 Nuštar</item>
    </izvorni_sadrzaj>
    <derivirana_varijabla naziv="DomainObject.Predmet.ProtuStrankaListFormatedWithAdressOIB_1">
      <item>FOSSIOS d.o.o.  za usluge i trgovinu, OIB 87294775159, Krste Frankopana 17, 32221 Nuštar</item>
    </derivirana_varijabla>
  </DomainObject.Predmet.ProtuStrankaListFormatedWithAdressOIB>
  <DomainObject.Predmet.ProtuStrankaListNazivFormated>
    <izvorni_sadrzaj>
      <item>FOSSIOS d.o.o.  za usluge i trgovinu</item>
    </izvorni_sadrzaj>
    <derivirana_varijabla naziv="DomainObject.Predmet.ProtuStrankaListNazivFormated_1">
      <item>FOSSIOS d.o.o.  za usluge i trgovinu</item>
    </derivirana_varijabla>
  </DomainObject.Predmet.ProtuStrankaListNazivFormated>
  <DomainObject.Predmet.ProtuStrankaListNazivFormatedOIB>
    <izvorni_sadrzaj>
      <item>FOSSIOS d.o.o.  za usluge i trgovinu, OIB 87294775159</item>
    </izvorni_sadrzaj>
    <derivirana_varijabla naziv="DomainObject.Predmet.ProtuStrankaListNazivFormatedOIB_1">
      <item>FOSSIOS d.o.o.  za usluge i trgovinu, OIB 87294775159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St-2346/2016-4</izvorni_sadrzaj>
    <derivirana_varijabla naziv="DomainObject.PoslovniBrojDokumenta_1">St-2346/2016-4</derivirana_varijabla>
  </DomainObject.PoslovniBrojDokumenta>
  <DomainObject.Predmet.StrankaIDrugi>
    <izvorni_sadrzaj>MF POREZNA UPRAVA PODRUČNI URED SLAVONIJE I BARANJE  POREZNO MJESTO VUKOVAR</izvorni_sadrzaj>
    <derivirana_varijabla naziv="DomainObject.Predmet.StrankaIDrugi_1">MF POREZNA UPRAVA PODRUČNI URED SLAVONIJE I BARANJE  POREZNO MJESTO VUKOVAR</derivirana_varijabla>
  </DomainObject.Predmet.StrankaIDrugi>
  <DomainObject.Predmet.ProtustrankaIDrugi>
    <izvorni_sadrzaj>FOSSIOS d.o.o.  za usluge i trgovinu</izvorni_sadrzaj>
    <derivirana_varijabla naziv="DomainObject.Predmet.ProtustrankaIDrugi_1">FOSSIOS d.o.o.  za usluge i trgovinu</derivirana_varijabla>
  </DomainObject.Predmet.ProtustrankaIDrugi>
  <DomainObject.Predmet.StrankaIDrugiAdressOIB>
    <izvorni_sadrzaj>MF POREZNA UPRAVA PODRUČNI URED SLAVONIJE I BARANJE  POREZNO MJESTO VUKOVAR, OIB 18683136487</izvorni_sadrzaj>
    <derivirana_varijabla naziv="DomainObject.Predmet.StrankaIDrugiAdressOIB_1">MF POREZNA UPRAVA PODRUČNI URED SLAVONIJE I BARANJE  POREZNO MJESTO VUKOVAR, OIB 18683136487</derivirana_varijabla>
  </DomainObject.Predmet.StrankaIDrugiAdressOIB>
  <DomainObject.Predmet.ProtustrankaIDrugiAdressOIB>
    <izvorni_sadrzaj>FOSSIOS d.o.o.  za usluge i trgovinu, OIB 87294775159, Krste Frankopana 17, 32221 Nuštar</izvorni_sadrzaj>
    <derivirana_varijabla naziv="DomainObject.Predmet.ProtustrankaIDrugiAdressOIB_1">FOSSIOS d.o.o.  za usluge i trgovinu, OIB 87294775159, Krste Frankopana 17,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FOSSIOS d.o.o.  za usluge i trgovinu</item>
      <item>MF POREZNA UPRAVA PODRUČNI URED SLAVONIJE I BARANJE  POREZNO MJESTO VUKOVAR</item>
    </izvorni_sadrzaj>
    <derivirana_varijabla naziv="DomainObject.Predmet.SudioniciListNaziv_1">
      <item>FOSSIOS d.o.o.  za usluge i trgovinu</item>
      <item>MF POREZNA UPRAVA PODRUČNI URED SLAVONIJE I BARANJE  POREZNO MJESTO VUKOVAR</item>
    </derivirana_varijabla>
  </DomainObject.Predmet.SudioniciListNaziv>
  <DomainObject.Predmet.SudioniciListAdressOIB>
    <izvorni_sadrzaj>
      <item>FOSSIOS d.o.o.  za usluge i trgovinu, OIB 87294775159, Krste Frankopana 17,32221 Nuštar</item>
      <item>MF POREZNA UPRAVA PODRUČNI URED SLAVONIJE I BARANJE  POREZNO MJESTO VUKOVAR, OIB 18683136487</item>
    </izvorni_sadrzaj>
    <derivirana_varijabla naziv="DomainObject.Predmet.SudioniciListAdressOIB_1">
      <item>FOSSIOS d.o.o.  za usluge i trgovinu, OIB 87294775159, Krste Frankopana 17,32221 Nuštar</item>
      <item>MF POREZNA UPRAVA PODRUČNI URED SLAVONIJE I BARANJE 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87294775159</item>
      <item>, OIB 18683136487</item>
    </izvorni_sadrzaj>
    <derivirana_varijabla naziv="DomainObject.Predmet.SudioniciListNazivOIB_1">
      <item>, OIB 87294775159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F5AD23-4EFE-4A57-97DD-4357138933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1329</properties:Characters>
  <properties:Lines>46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2017-02-23T09:08:00Z</dcterms:created>
  <dc:creator>hermanj</dc:creator>
  <cp:lastModifiedBy>Maja Videnović</cp:lastModifiedBy>
  <cp:lastPrinted>2017-01-18T09:46:00Z</cp:lastPrinted>
  <dcterms:modified xmlns:xsi="http://www.w3.org/2001/XMLSchema-instance" xsi:type="dcterms:W3CDTF">2017-02-23T09:13:00Z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St-2346/2016-4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