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962F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962FB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aee80c4" w14:paraId="aee80c4" w:rsidRDefault="00E33BA1" w:rsidP="00E33BA1" w:rsidR="007E0A65" w:rsidRPr="00A962FB">
      <w:pPr>
        <w:jc w:val="right"/>
        <w15:collapsed w:val="false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3 St-</w:t>
      </w:r>
      <w:r w:rsidR="00D508D1">
        <w:rPr>
          <w:rFonts w:hAnsi="Times New Roman" w:ascii="Times New Roman"/>
          <w:sz w:val="24"/>
        </w:rPr>
        <w:t>3831/16</w:t>
      </w:r>
      <w:r w:rsidR="00750F97">
        <w:rPr>
          <w:rFonts w:hAnsi="Times New Roman" w:ascii="Times New Roman"/>
          <w:sz w:val="24"/>
        </w:rPr>
        <w:t>-15</w:t>
      </w:r>
    </w:p>
    <w:p w:rsidRDefault="00E33BA1" w:rsidP="00E33BA1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R E P U B L I K </w:t>
      </w:r>
      <w:r w:rsidR="00050DD4">
        <w:rPr>
          <w:rFonts w:hAnsi="Times New Roman" w:ascii="Times New Roman"/>
          <w:sz w:val="24"/>
        </w:rPr>
        <w:t>A</w:t>
      </w:r>
      <w:r w:rsidRPr="00A962FB">
        <w:rPr>
          <w:rFonts w:hAnsi="Times New Roman" w:ascii="Times New Roman"/>
          <w:sz w:val="24"/>
        </w:rPr>
        <w:t xml:space="preserve">   H R V A T S K </w:t>
      </w:r>
      <w:r w:rsidR="00050DD4">
        <w:rPr>
          <w:rFonts w:hAnsi="Times New Roman" w:ascii="Times New Roman"/>
          <w:sz w:val="24"/>
        </w:rPr>
        <w:t>A</w:t>
      </w:r>
    </w:p>
    <w:p w:rsidRDefault="0036625F" w:rsidP="0036625F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962FB">
      <w:pPr>
        <w:rPr>
          <w:rFonts w:hAnsi="Times New Roman" w:ascii="Times New Roman"/>
          <w:sz w:val="24"/>
        </w:rPr>
      </w:pPr>
    </w:p>
    <w:p w:rsidRDefault="0036625F" w:rsidP="00FE5BE1" w:rsidR="00FE5BE1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  <w:t>Trgovački sud u Zagrebu</w:t>
      </w:r>
      <w:r w:rsidR="001F6BAC" w:rsidRPr="00A962FB">
        <w:rPr>
          <w:rFonts w:hAnsi="Times New Roman" w:ascii="Times New Roman"/>
          <w:sz w:val="24"/>
        </w:rPr>
        <w:t xml:space="preserve">, </w:t>
      </w:r>
      <w:r w:rsidRPr="00A962FB">
        <w:rPr>
          <w:rFonts w:hAnsi="Times New Roman" w:ascii="Times New Roman"/>
          <w:sz w:val="24"/>
        </w:rPr>
        <w:t>po su</w:t>
      </w:r>
      <w:r w:rsidR="001F6BAC" w:rsidRPr="00A962FB">
        <w:rPr>
          <w:rFonts w:hAnsi="Times New Roman" w:ascii="Times New Roman"/>
          <w:sz w:val="24"/>
        </w:rPr>
        <w:t>d</w:t>
      </w:r>
      <w:r w:rsidRPr="00A962FB">
        <w:rPr>
          <w:rFonts w:hAnsi="Times New Roman" w:ascii="Times New Roman"/>
          <w:sz w:val="24"/>
        </w:rPr>
        <w:t xml:space="preserve">cu Mihaelu Kovačiću, u </w:t>
      </w:r>
      <w:r w:rsidR="00D4123E" w:rsidRPr="00A962FB">
        <w:rPr>
          <w:rFonts w:hAnsi="Times New Roman" w:ascii="Times New Roman"/>
          <w:sz w:val="24"/>
        </w:rPr>
        <w:t>stečajnom postupku nad dužnikom</w:t>
      </w:r>
      <w:r w:rsidR="00A33625">
        <w:rPr>
          <w:rFonts w:hAnsi="Times New Roman" w:ascii="Times New Roman"/>
          <w:sz w:val="24"/>
        </w:rPr>
        <w:t xml:space="preserve"> </w:t>
      </w:r>
      <w:r w:rsidR="00D508D1" w:rsidRPr="00D508D1">
        <w:rPr>
          <w:rFonts w:hAnsi="Times New Roman" w:ascii="Times New Roman"/>
          <w:sz w:val="24"/>
        </w:rPr>
        <w:t>SNOVI MILER d.o.o. Samobor, Ulica grada Wirgesa 10, OIB: 90684258200, pokrenutom na prijedlog Financijske agencije, 24. listopada 2018</w:t>
      </w:r>
      <w:r w:rsidR="00D508D1">
        <w:rPr>
          <w:rFonts w:hAnsi="Times New Roman" w:ascii="Times New Roman"/>
          <w:sz w:val="24"/>
        </w:rPr>
        <w:t xml:space="preserve">. </w:t>
      </w:r>
      <w:r w:rsidR="00050DD4">
        <w:rPr>
          <w:rFonts w:hAnsi="Times New Roman" w:ascii="Times New Roman"/>
          <w:sz w:val="24"/>
        </w:rPr>
        <w:t xml:space="preserve"> </w:t>
      </w:r>
      <w:r w:rsidR="00D82C79" w:rsidRPr="00A962FB">
        <w:rPr>
          <w:rFonts w:hAnsi="Times New Roman" w:ascii="Times New Roman"/>
          <w:sz w:val="24"/>
        </w:rPr>
        <w:t xml:space="preserve"> </w:t>
      </w:r>
    </w:p>
    <w:p w:rsidRDefault="00D4123E" w:rsidP="0036625F" w:rsidR="00D4123E" w:rsidRPr="00A962FB">
      <w:pPr>
        <w:rPr>
          <w:rFonts w:hAnsi="Times New Roman" w:ascii="Times New Roman"/>
          <w:sz w:val="24"/>
        </w:rPr>
      </w:pPr>
    </w:p>
    <w:p w:rsidRDefault="0036625F" w:rsidP="0036625F" w:rsidR="0036625F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i j e š i o   j e</w:t>
      </w:r>
    </w:p>
    <w:p w:rsidRDefault="008742B9" w:rsidP="00072BD2" w:rsidR="00072BD2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</w:p>
    <w:p w:rsidRDefault="00072BD2" w:rsidP="00D047CF" w:rsidR="001B1E8B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  <w:r w:rsidR="001B1E8B" w:rsidRPr="00A962FB">
        <w:rPr>
          <w:lang w:val="hr-HR"/>
        </w:rPr>
        <w:t xml:space="preserve">I. </w:t>
      </w:r>
      <w:r w:rsidR="00050DD4">
        <w:rPr>
          <w:lang w:val="hr-HR"/>
        </w:rPr>
        <w:t>Privremenom stečajnom upravitelju</w:t>
      </w:r>
      <w:r w:rsidR="00CC0FD9">
        <w:rPr>
          <w:lang w:val="hr-HR"/>
        </w:rPr>
        <w:t xml:space="preserve"> </w:t>
      </w:r>
      <w:r w:rsidR="00D508D1" w:rsidRPr="00D508D1">
        <w:rPr>
          <w:lang w:val="hr-HR"/>
        </w:rPr>
        <w:t>Zlatk</w:t>
      </w:r>
      <w:r w:rsidR="00D508D1">
        <w:rPr>
          <w:lang w:val="hr-HR"/>
        </w:rPr>
        <w:t>u</w:t>
      </w:r>
      <w:r w:rsidR="00D508D1" w:rsidRPr="00D508D1">
        <w:rPr>
          <w:lang w:val="hr-HR"/>
        </w:rPr>
        <w:t xml:space="preserve"> Kosec, Dubovica 4, Mali Bukovec, OIB: 70875793577</w:t>
      </w:r>
      <w:r w:rsidR="00050DD4">
        <w:rPr>
          <w:lang w:val="hr-HR"/>
        </w:rPr>
        <w:t xml:space="preserve"> </w:t>
      </w:r>
      <w:r w:rsidR="00D047CF" w:rsidRPr="00A962FB">
        <w:rPr>
          <w:lang w:val="hr-HR"/>
        </w:rPr>
        <w:t xml:space="preserve">na ime nagrade </w:t>
      </w:r>
      <w:r w:rsidR="00050DD4">
        <w:rPr>
          <w:lang w:val="hr-HR"/>
        </w:rPr>
        <w:t xml:space="preserve">za obavljanje poslova u prethodnom postupku </w:t>
      </w:r>
      <w:r w:rsidR="00D047CF" w:rsidRPr="00A962FB">
        <w:rPr>
          <w:lang w:val="hr-HR"/>
        </w:rPr>
        <w:t xml:space="preserve">određuje se iznos </w:t>
      </w:r>
      <w:r w:rsidR="00CC0FD9">
        <w:rPr>
          <w:lang w:val="hr-HR"/>
        </w:rPr>
        <w:t>o</w:t>
      </w:r>
      <w:r w:rsidR="00D047CF" w:rsidRPr="00A962FB">
        <w:rPr>
          <w:lang w:val="hr-HR"/>
        </w:rPr>
        <w:t xml:space="preserve">d </w:t>
      </w:r>
      <w:r w:rsidR="00D508D1">
        <w:rPr>
          <w:lang w:val="hr-HR"/>
        </w:rPr>
        <w:t>5</w:t>
      </w:r>
      <w:r w:rsidR="00D047CF" w:rsidRPr="00A962FB">
        <w:rPr>
          <w:lang w:val="hr-HR"/>
        </w:rPr>
        <w:t>.000,00 kuna bruto.</w:t>
      </w:r>
    </w:p>
    <w:p w:rsidRDefault="00050DD4" w:rsidP="00BA50A7" w:rsidR="00A962FB" w:rsidRPr="00A962FB">
      <w:pPr>
        <w:pStyle w:val="tekst"/>
        <w:jc w:val="both"/>
        <w:rPr>
          <w:lang w:val="hr-HR"/>
        </w:rPr>
      </w:pPr>
      <w:r>
        <w:rPr>
          <w:lang w:val="hr-HR"/>
        </w:rPr>
        <w:tab/>
        <w:t xml:space="preserve">II. Iznos nagrade privremenom stečajnom upravitelju </w:t>
      </w:r>
      <w:r w:rsidR="00C24BD2">
        <w:rPr>
          <w:lang w:val="hr-HR"/>
        </w:rPr>
        <w:t>nalaže se isplatiti na teret Fonda za namirenje troškova stečajnog postupka.</w:t>
      </w:r>
      <w:r>
        <w:rPr>
          <w:lang w:val="hr-HR"/>
        </w:rPr>
        <w:t xml:space="preserve"> </w:t>
      </w:r>
    </w:p>
    <w:p w:rsidRDefault="00317DF9" w:rsidP="006F631A" w:rsidR="00317DF9" w:rsidRPr="00A962FB">
      <w:pPr>
        <w:pStyle w:val="tekst"/>
        <w:spacing w:after="0" w:before="0"/>
        <w:jc w:val="center"/>
        <w:rPr>
          <w:lang w:val="hr-HR"/>
        </w:rPr>
      </w:pPr>
      <w:r w:rsidRPr="00A962FB">
        <w:rPr>
          <w:lang w:val="hr-HR"/>
        </w:rPr>
        <w:t>Obrazloženje</w:t>
      </w:r>
    </w:p>
    <w:p w:rsidRDefault="00A962FB" w:rsidP="00A962FB" w:rsidR="00D82C79" w:rsidRPr="00A962F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D82C79" w:rsidRPr="00A962FB">
        <w:rPr>
          <w:rFonts w:hAnsi="Times New Roman" w:ascii="Times New Roman"/>
          <w:sz w:val="24"/>
        </w:rPr>
        <w:t>Rješenjem ovoga suda</w:t>
      </w:r>
      <w:r w:rsidR="001B1E8B" w:rsidRPr="00A962FB">
        <w:rPr>
          <w:rFonts w:hAnsi="Times New Roman" w:ascii="Times New Roman"/>
          <w:sz w:val="24"/>
        </w:rPr>
        <w:t xml:space="preserve"> posl. broj </w:t>
      </w:r>
      <w:r w:rsidR="00050DD4">
        <w:rPr>
          <w:rFonts w:hAnsi="Times New Roman" w:ascii="Times New Roman"/>
          <w:sz w:val="24"/>
        </w:rPr>
        <w:t>St-</w:t>
      </w:r>
      <w:r w:rsidR="001A3065">
        <w:rPr>
          <w:rFonts w:hAnsi="Times New Roman" w:ascii="Times New Roman"/>
          <w:sz w:val="24"/>
        </w:rPr>
        <w:t xml:space="preserve">3831/16 </w:t>
      </w:r>
      <w:r w:rsidR="00050DD4">
        <w:rPr>
          <w:rFonts w:hAnsi="Times New Roman" w:ascii="Times New Roman"/>
          <w:sz w:val="24"/>
        </w:rPr>
        <w:t xml:space="preserve">od </w:t>
      </w:r>
      <w:r w:rsidR="002868C8">
        <w:rPr>
          <w:rFonts w:hAnsi="Times New Roman" w:ascii="Times New Roman"/>
          <w:sz w:val="24"/>
        </w:rPr>
        <w:t>18. rujna</w:t>
      </w:r>
      <w:r w:rsidR="00050DD4">
        <w:rPr>
          <w:rFonts w:hAnsi="Times New Roman" w:ascii="Times New Roman"/>
          <w:sz w:val="24"/>
        </w:rPr>
        <w:t xml:space="preserve"> 201</w:t>
      </w:r>
      <w:r w:rsidR="00BA50A7">
        <w:rPr>
          <w:rFonts w:hAnsi="Times New Roman" w:ascii="Times New Roman"/>
          <w:sz w:val="24"/>
        </w:rPr>
        <w:t>8</w:t>
      </w:r>
      <w:r w:rsidR="00050DD4">
        <w:rPr>
          <w:rFonts w:hAnsi="Times New Roman" w:ascii="Times New Roman"/>
          <w:sz w:val="24"/>
        </w:rPr>
        <w:t>.</w:t>
      </w:r>
      <w:r w:rsidR="001B1E8B" w:rsidRPr="00A962FB">
        <w:rPr>
          <w:rFonts w:hAnsi="Times New Roman" w:ascii="Times New Roman"/>
          <w:sz w:val="24"/>
        </w:rPr>
        <w:t xml:space="preserve"> </w:t>
      </w:r>
      <w:r w:rsidR="00050DD4">
        <w:rPr>
          <w:rFonts w:hAnsi="Times New Roman" w:ascii="Times New Roman"/>
          <w:sz w:val="24"/>
        </w:rPr>
        <w:t xml:space="preserve">dužniku </w:t>
      </w:r>
      <w:r w:rsidR="002868C8">
        <w:rPr>
          <w:rFonts w:hAnsi="Times New Roman" w:ascii="Times New Roman"/>
          <w:sz w:val="24"/>
        </w:rPr>
        <w:t xml:space="preserve">je </w:t>
      </w:r>
      <w:r w:rsidR="00050DD4">
        <w:rPr>
          <w:rFonts w:hAnsi="Times New Roman" w:ascii="Times New Roman"/>
          <w:sz w:val="24"/>
        </w:rPr>
        <w:t xml:space="preserve">kao mjera osiguranja </w:t>
      </w:r>
      <w:r w:rsidR="001B1E8B" w:rsidRPr="00A962FB">
        <w:rPr>
          <w:rFonts w:hAnsi="Times New Roman" w:ascii="Times New Roman"/>
          <w:sz w:val="24"/>
        </w:rPr>
        <w:t>imenovan privremeni stečajni upravitelj.</w:t>
      </w:r>
    </w:p>
    <w:p w:rsidRDefault="00D82C79" w:rsidP="00A962FB" w:rsidR="00D82C79" w:rsidRPr="00A962FB">
      <w:pPr>
        <w:jc w:val="both"/>
        <w:rPr>
          <w:rFonts w:hAnsi="Times New Roman" w:ascii="Times New Roman"/>
          <w:sz w:val="24"/>
        </w:rPr>
      </w:pPr>
    </w:p>
    <w:p w:rsidRDefault="00BA50A7" w:rsidP="00F82D1A" w:rsidR="00ED7154" w:rsidRPr="00F82D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F82D1A">
        <w:rPr>
          <w:rFonts w:hAnsi="Times New Roman" w:ascii="Times New Roman"/>
          <w:sz w:val="24"/>
        </w:rPr>
        <w:t xml:space="preserve">Privremeni stečajni upravitelj </w:t>
      </w:r>
      <w:r w:rsidR="00ED7154" w:rsidRPr="00F82D1A">
        <w:rPr>
          <w:rFonts w:hAnsi="Times New Roman" w:ascii="Times New Roman"/>
          <w:sz w:val="24"/>
        </w:rPr>
        <w:t xml:space="preserve">proveo je sve radnje koje su mu naložene navedenim rješenjem te ispitao postojanje razloga za otvaranje stečajnog postupka i da li se imovinom dužnika mogu namiriti troškovi postupka, o čemu je sastavio </w:t>
      </w:r>
      <w:r w:rsidR="00F82D1A" w:rsidRPr="00F82D1A">
        <w:rPr>
          <w:rFonts w:hAnsi="Times New Roman" w:ascii="Times New Roman"/>
          <w:sz w:val="24"/>
        </w:rPr>
        <w:t>stručno, objektivno i opširno pisano izvješće</w:t>
      </w:r>
      <w:r w:rsidR="00F82D1A">
        <w:rPr>
          <w:rFonts w:hAnsi="Times New Roman" w:ascii="Times New Roman"/>
          <w:sz w:val="24"/>
        </w:rPr>
        <w:t xml:space="preserve"> te isto </w:t>
      </w:r>
      <w:r w:rsidR="00ED7154" w:rsidRPr="00F82D1A">
        <w:rPr>
          <w:rFonts w:hAnsi="Times New Roman" w:ascii="Times New Roman"/>
          <w:sz w:val="24"/>
        </w:rPr>
        <w:t>podnio sudu</w:t>
      </w:r>
      <w:r w:rsidR="002D434E">
        <w:rPr>
          <w:rFonts w:hAnsi="Times New Roman" w:ascii="Times New Roman"/>
          <w:sz w:val="24"/>
        </w:rPr>
        <w:t>. Na ročištu u prethodnom postupku izvješće je raspravljeno te na isto nije bilo prigovora.</w:t>
      </w:r>
      <w:r w:rsidR="00ED7154" w:rsidRPr="00F82D1A">
        <w:rPr>
          <w:rFonts w:hAnsi="Times New Roman" w:ascii="Times New Roman"/>
          <w:sz w:val="24"/>
        </w:rPr>
        <w:t xml:space="preserve"> </w:t>
      </w:r>
    </w:p>
    <w:p w:rsidRDefault="00F82D1A" w:rsidP="00F82D1A" w:rsidR="00F82D1A" w:rsidRPr="00F82D1A">
      <w:pPr>
        <w:jc w:val="both"/>
        <w:rPr>
          <w:rFonts w:hAnsi="Times New Roman" w:ascii="Times New Roman"/>
          <w:sz w:val="24"/>
        </w:rPr>
      </w:pPr>
    </w:p>
    <w:p w:rsidRDefault="00ED7154" w:rsidP="00A962FB" w:rsidR="005107D4">
      <w:pPr>
        <w:jc w:val="both"/>
        <w:rPr>
          <w:rFonts w:hAnsi="Times New Roman" w:ascii="Times New Roman"/>
          <w:sz w:val="24"/>
        </w:rPr>
      </w:pPr>
      <w:r w:rsidRPr="00ED7154">
        <w:rPr>
          <w:rFonts w:hAnsi="Times New Roman" w:ascii="Times New Roman"/>
          <w:sz w:val="24"/>
        </w:rPr>
        <w:tab/>
      </w:r>
      <w:r w:rsidR="002D434E">
        <w:rPr>
          <w:rFonts w:hAnsi="Times New Roman" w:ascii="Times New Roman"/>
          <w:sz w:val="24"/>
        </w:rPr>
        <w:t xml:space="preserve">Prema odredbi članka </w:t>
      </w:r>
      <w:r w:rsidR="002D434E" w:rsidRPr="00A962FB">
        <w:rPr>
          <w:rFonts w:hAnsi="Times New Roman" w:ascii="Times New Roman"/>
          <w:sz w:val="24"/>
        </w:rPr>
        <w:t>4. Uredbe o kriterijima i načinu obračuna i plaćanja nagrada stečajnim upraviteljima (Narodne novine 106/15)</w:t>
      </w:r>
      <w:r w:rsidR="002D434E">
        <w:rPr>
          <w:rFonts w:hAnsi="Times New Roman" w:ascii="Times New Roman"/>
          <w:sz w:val="24"/>
        </w:rPr>
        <w:t xml:space="preserve"> p</w:t>
      </w:r>
      <w:r w:rsidR="00050DD4">
        <w:rPr>
          <w:rFonts w:hAnsi="Times New Roman" w:ascii="Times New Roman"/>
          <w:sz w:val="24"/>
        </w:rPr>
        <w:t>rivremeni stečajni upravitelj ima pravo na nagradu za obavljanje poslova u prethodnom postupku</w:t>
      </w:r>
      <w:r w:rsidR="007B067F">
        <w:rPr>
          <w:rFonts w:hAnsi="Times New Roman" w:ascii="Times New Roman"/>
          <w:sz w:val="24"/>
        </w:rPr>
        <w:t xml:space="preserve">, </w:t>
      </w:r>
      <w:r w:rsidR="00050DD4">
        <w:rPr>
          <w:rFonts w:hAnsi="Times New Roman" w:ascii="Times New Roman"/>
          <w:sz w:val="24"/>
        </w:rPr>
        <w:t>slijedom čega je</w:t>
      </w:r>
      <w:r w:rsidR="00464343">
        <w:rPr>
          <w:rFonts w:hAnsi="Times New Roman" w:ascii="Times New Roman"/>
          <w:sz w:val="24"/>
        </w:rPr>
        <w:t xml:space="preserve"> </w:t>
      </w:r>
      <w:r w:rsidR="00050DD4">
        <w:rPr>
          <w:rFonts w:hAnsi="Times New Roman" w:ascii="Times New Roman"/>
          <w:sz w:val="24"/>
        </w:rPr>
        <w:t xml:space="preserve">temeljem </w:t>
      </w:r>
      <w:r w:rsidR="001B1E8B" w:rsidRPr="00A962FB">
        <w:rPr>
          <w:rFonts w:hAnsi="Times New Roman" w:ascii="Times New Roman"/>
          <w:sz w:val="24"/>
        </w:rPr>
        <w:t xml:space="preserve">članka 119. stavak 6. i članka 94. stavak 1. i 2. </w:t>
      </w:r>
      <w:r w:rsidR="00050DD4" w:rsidRPr="00050DD4">
        <w:rPr>
          <w:rFonts w:hAnsi="Times New Roman" w:ascii="Times New Roman"/>
          <w:sz w:val="24"/>
        </w:rPr>
        <w:t xml:space="preserve">Stečajnog zakona (Narodne novine, broj </w:t>
      </w:r>
      <w:r w:rsidR="00050DD4">
        <w:rPr>
          <w:rFonts w:hAnsi="Times New Roman" w:ascii="Times New Roman"/>
          <w:sz w:val="24"/>
        </w:rPr>
        <w:t xml:space="preserve">71/15 i 104/17) </w:t>
      </w:r>
      <w:r w:rsidR="007B067F">
        <w:rPr>
          <w:rFonts w:hAnsi="Times New Roman" w:ascii="Times New Roman"/>
          <w:sz w:val="24"/>
        </w:rPr>
        <w:t xml:space="preserve">navedenu nagradu valjalo i odrediti, u okvirima propisanim citiranom Uredbom </w:t>
      </w:r>
      <w:r w:rsidR="00B247FF">
        <w:rPr>
          <w:rFonts w:hAnsi="Times New Roman" w:ascii="Times New Roman"/>
          <w:sz w:val="24"/>
        </w:rPr>
        <w:t xml:space="preserve">a vodeći računa o složenosti poslova koje je obavio, </w:t>
      </w:r>
      <w:r w:rsidR="007B067F">
        <w:rPr>
          <w:rFonts w:hAnsi="Times New Roman" w:ascii="Times New Roman"/>
          <w:sz w:val="24"/>
        </w:rPr>
        <w:t xml:space="preserve">sve kako je to navedeno izrekom ovog rješenja. </w:t>
      </w:r>
    </w:p>
    <w:p w:rsidRDefault="005107D4" w:rsidP="001B1E8B" w:rsidR="005107D4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</w:r>
    </w:p>
    <w:p w:rsidRDefault="00482439" w:rsidP="00A102B0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U </w:t>
      </w:r>
      <w:r w:rsidR="001F6BAC" w:rsidRPr="00A962FB">
        <w:rPr>
          <w:rFonts w:hAnsi="Times New Roman" w:ascii="Times New Roman"/>
          <w:sz w:val="24"/>
        </w:rPr>
        <w:t>Zagrebu</w:t>
      </w:r>
      <w:r w:rsidRPr="00A962FB">
        <w:rPr>
          <w:rFonts w:hAnsi="Times New Roman" w:ascii="Times New Roman"/>
          <w:sz w:val="24"/>
        </w:rPr>
        <w:t xml:space="preserve">, </w:t>
      </w:r>
      <w:r w:rsidR="00B247FF">
        <w:rPr>
          <w:rFonts w:hAnsi="Times New Roman" w:ascii="Times New Roman"/>
          <w:sz w:val="24"/>
        </w:rPr>
        <w:t>24. listopada</w:t>
      </w:r>
      <w:r w:rsidR="00050DD4">
        <w:rPr>
          <w:rFonts w:hAnsi="Times New Roman" w:ascii="Times New Roman"/>
          <w:sz w:val="24"/>
        </w:rPr>
        <w:t xml:space="preserve"> </w:t>
      </w:r>
      <w:r w:rsidR="00A962FB">
        <w:rPr>
          <w:rFonts w:hAnsi="Times New Roman" w:ascii="Times New Roman"/>
          <w:sz w:val="24"/>
        </w:rPr>
        <w:t>201</w:t>
      </w:r>
      <w:r w:rsidR="00464343">
        <w:rPr>
          <w:rFonts w:hAnsi="Times New Roman" w:ascii="Times New Roman"/>
          <w:sz w:val="24"/>
        </w:rPr>
        <w:t>8</w:t>
      </w:r>
      <w:r w:rsidR="00A962FB">
        <w:rPr>
          <w:rFonts w:hAnsi="Times New Roman" w:ascii="Times New Roman"/>
          <w:sz w:val="24"/>
        </w:rPr>
        <w:t>.</w:t>
      </w:r>
    </w:p>
    <w:p w:rsidRDefault="00482439" w:rsidP="00482439" w:rsidR="00482439" w:rsidRPr="00A962FB">
      <w:pPr>
        <w:rPr>
          <w:rFonts w:hAnsi="Times New Roman" w:ascii="Times New Roman"/>
          <w:sz w:val="24"/>
        </w:rPr>
      </w:pP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 </w:t>
      </w:r>
      <w:r w:rsidR="00E2116A" w:rsidRPr="00A962FB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962FB">
        <w:rPr>
          <w:rFonts w:hAnsi="Times New Roman" w:ascii="Times New Roman"/>
          <w:sz w:val="24"/>
        </w:rPr>
        <w:t>MIHAEL KOVAČIĆ</w:t>
      </w:r>
      <w:r w:rsidR="00BE5929">
        <w:rPr>
          <w:rFonts w:hAnsi="Times New Roman" w:ascii="Times New Roman"/>
          <w:sz w:val="24"/>
        </w:rPr>
        <w:t>, v.r.</w:t>
      </w:r>
    </w:p>
    <w:p w:rsidRDefault="00482439" w:rsidP="00A962FB" w:rsidR="0048243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lastRenderedPageBreak/>
        <w:t>Pouka o pravno</w:t>
      </w:r>
      <w:r w:rsidR="00164FDA" w:rsidRPr="00A962FB">
        <w:rPr>
          <w:rFonts w:hAnsi="Times New Roman" w:ascii="Times New Roman"/>
          <w:sz w:val="24"/>
        </w:rPr>
        <w:t>m</w:t>
      </w:r>
      <w:r w:rsidRPr="00A962FB">
        <w:rPr>
          <w:rFonts w:hAnsi="Times New Roman" w:ascii="Times New Roman"/>
          <w:sz w:val="24"/>
        </w:rPr>
        <w:t xml:space="preserve"> lijeku: </w:t>
      </w:r>
    </w:p>
    <w:p w:rsidRDefault="001E35C6" w:rsidP="00A962FB" w:rsidR="003103C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Na ovo rješenje </w:t>
      </w:r>
      <w:r w:rsidR="007F048E" w:rsidRPr="00A962FB">
        <w:rPr>
          <w:rFonts w:hAnsi="Times New Roman" w:ascii="Times New Roman"/>
          <w:sz w:val="24"/>
        </w:rPr>
        <w:t xml:space="preserve">dopuštena </w:t>
      </w:r>
      <w:r w:rsidR="003103C9" w:rsidRPr="00A962FB">
        <w:rPr>
          <w:rFonts w:hAnsi="Times New Roman" w:ascii="Times New Roman"/>
          <w:sz w:val="24"/>
        </w:rPr>
        <w:t xml:space="preserve">je </w:t>
      </w:r>
      <w:r w:rsidR="007F048E" w:rsidRPr="00A962FB">
        <w:rPr>
          <w:rFonts w:hAnsi="Times New Roman" w:ascii="Times New Roman"/>
          <w:sz w:val="24"/>
        </w:rPr>
        <w:t>žalba</w:t>
      </w:r>
      <w:r w:rsidR="003103C9" w:rsidRPr="00A962FB">
        <w:rPr>
          <w:rFonts w:hAnsi="Times New Roman" w:ascii="Times New Roman"/>
          <w:sz w:val="24"/>
        </w:rPr>
        <w:t xml:space="preserve"> koja se podnosi ovome sudu u roku od</w:t>
      </w:r>
      <w:r w:rsidR="009A4161" w:rsidRPr="00A962FB">
        <w:rPr>
          <w:rFonts w:hAnsi="Times New Roman" w:ascii="Times New Roman"/>
          <w:sz w:val="24"/>
        </w:rPr>
        <w:t xml:space="preserve"> osam dana, u tri primjerka. </w:t>
      </w:r>
    </w:p>
    <w:p w:rsidRDefault="009A4161" w:rsidP="00482439" w:rsidR="009A4161">
      <w:pPr>
        <w:rPr>
          <w:rFonts w:hAnsi="Times New Roman" w:ascii="Times New Roman"/>
          <w:sz w:val="24"/>
        </w:rPr>
      </w:pPr>
    </w:p>
    <w:p w:rsidRDefault="00BE5929" w:rsidP="00482439" w:rsidR="00BE592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682C8A">
        <w:rPr>
          <w:rFonts w:hAnsi="Times New Roman" w:ascii="Times New Roman"/>
          <w:sz w:val="24"/>
        </w:rPr>
        <w:tab/>
      </w:r>
      <w:r w:rsidR="00682C8A">
        <w:rPr>
          <w:rFonts w:hAnsi="Times New Roman" w:ascii="Times New Roman"/>
          <w:sz w:val="24"/>
        </w:rPr>
        <w:tab/>
      </w:r>
      <w:r w:rsidR="00682C8A">
        <w:rPr>
          <w:rFonts w:hAnsi="Times New Roman" w:ascii="Times New Roman"/>
          <w:sz w:val="24"/>
        </w:rPr>
        <w:tab/>
      </w:r>
      <w:r w:rsidR="00682C8A">
        <w:rPr>
          <w:rFonts w:hAnsi="Times New Roman" w:ascii="Times New Roman"/>
          <w:sz w:val="24"/>
        </w:rPr>
        <w:tab/>
      </w:r>
      <w:r w:rsidR="00682C8A">
        <w:rPr>
          <w:rFonts w:hAnsi="Times New Roman" w:ascii="Times New Roman"/>
          <w:sz w:val="24"/>
        </w:rPr>
        <w:tab/>
        <w:t>Za točnost otpravka ovlašteni službenik</w:t>
      </w:r>
    </w:p>
    <w:p w:rsidRDefault="00682C8A" w:rsidP="00482439" w:rsidR="00682C8A" w:rsidRPr="00A962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A962FB" w:rsidR="007F048E" w:rsidRPr="00650986">
      <w:pPr>
        <w:jc w:val="both"/>
        <w:rPr>
          <w:rFonts w:hAnsi="Times New Roman" w:ascii="Times New Roman"/>
          <w:color w:themeColor="background1" w:val="FFFFFF"/>
          <w:sz w:val="24"/>
        </w:rPr>
      </w:pPr>
      <w:r w:rsidRPr="00650986">
        <w:rPr>
          <w:rFonts w:hAnsi="Times New Roman" w:ascii="Times New Roman"/>
          <w:color w:themeColor="background1" w:val="FFFFFF"/>
          <w:sz w:val="24"/>
        </w:rPr>
        <w:t>DNA:</w:t>
      </w:r>
    </w:p>
    <w:p w:rsidRDefault="00050DD4" w:rsidP="00A962FB" w:rsidR="00A962FB" w:rsidRPr="00650986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650986">
        <w:rPr>
          <w:rFonts w:hAnsi="Times New Roman" w:ascii="Times New Roman"/>
          <w:color w:themeColor="background1" w:val="FFFFFF"/>
          <w:sz w:val="24"/>
        </w:rPr>
        <w:t>P</w:t>
      </w:r>
      <w:r w:rsidR="00A962FB" w:rsidRPr="00650986">
        <w:rPr>
          <w:rFonts w:hAnsi="Times New Roman" w:ascii="Times New Roman"/>
          <w:color w:themeColor="background1" w:val="FFFFFF"/>
          <w:sz w:val="24"/>
        </w:rPr>
        <w:t>rivremenom stečajnom upravitelju, osobno</w:t>
      </w:r>
    </w:p>
    <w:p w:rsidRDefault="00A962FB" w:rsidP="00050DD4" w:rsidR="00A962FB" w:rsidRPr="00650986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650986">
        <w:rPr>
          <w:rFonts w:hAnsi="Times New Roman" w:ascii="Times New Roman"/>
          <w:color w:themeColor="background1" w:val="FFFFFF"/>
          <w:sz w:val="24"/>
        </w:rPr>
        <w:t>e-Oglasna ploča</w:t>
      </w:r>
    </w:p>
    <w:p w:rsidRDefault="009A7BD6" w:rsidP="009A7BD6" w:rsidR="009A7BD6" w:rsidRPr="00650986">
      <w:pPr>
        <w:jc w:val="both"/>
        <w:rPr>
          <w:rFonts w:hAnsi="Times New Roman" w:ascii="Times New Roman"/>
          <w:color w:themeColor="background1" w:val="FFFFFF"/>
          <w:sz w:val="24"/>
        </w:rPr>
      </w:pPr>
    </w:p>
    <w:p w:rsidRDefault="009A7BD6" w:rsidP="009A7BD6" w:rsidR="009A7BD6" w:rsidRPr="00650986">
      <w:pPr>
        <w:jc w:val="both"/>
        <w:rPr>
          <w:rFonts w:hAnsi="Times New Roman" w:ascii="Times New Roman"/>
          <w:color w:themeColor="background1" w:val="FFFFFF"/>
          <w:sz w:val="24"/>
        </w:rPr>
      </w:pPr>
      <w:r w:rsidRPr="00650986">
        <w:rPr>
          <w:rFonts w:hAnsi="Times New Roman" w:ascii="Times New Roman"/>
          <w:color w:themeColor="background1" w:val="FFFFFF"/>
          <w:sz w:val="24"/>
        </w:rPr>
        <w:t>NK:</w:t>
      </w:r>
    </w:p>
    <w:p w:rsidRDefault="009A7BD6" w:rsidP="009A7BD6" w:rsidR="009A7BD6" w:rsidRPr="00650986">
      <w:pPr>
        <w:jc w:val="both"/>
        <w:rPr>
          <w:rFonts w:hAnsi="Times New Roman" w:ascii="Times New Roman"/>
          <w:color w:themeColor="background1" w:val="FFFFFF"/>
          <w:sz w:val="24"/>
        </w:rPr>
      </w:pPr>
      <w:r w:rsidRPr="00650986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9A7BD6" w:rsidP="009A7BD6" w:rsidR="009A7BD6" w:rsidRPr="00650986">
      <w:pPr>
        <w:jc w:val="both"/>
        <w:rPr>
          <w:rFonts w:hAnsi="Times New Roman" w:ascii="Times New Roman"/>
          <w:color w:themeColor="background1" w:val="FFFFFF"/>
          <w:sz w:val="24"/>
        </w:rPr>
      </w:pPr>
      <w:r w:rsidRPr="00650986">
        <w:rPr>
          <w:rFonts w:hAnsi="Times New Roman" w:ascii="Times New Roman"/>
          <w:color w:themeColor="background1" w:val="FFFFFF"/>
          <w:sz w:val="24"/>
        </w:rPr>
        <w:t>2. Kal. 20 d.</w:t>
      </w:r>
    </w:p>
    <w:sectPr w:rsidSect="00072BD2" w:rsidR="009A7BD6" w:rsidRPr="00650986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7ACD" w:rsidR="00E97ACD">
      <w:r>
        <w:separator/>
      </w:r>
    </w:p>
  </w:endnote>
  <w:endnote w:id="0" w:type="continuationSeparator">
    <w:p w:rsidRDefault="00E97ACD" w:rsidR="00E97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7ACD" w:rsidR="00E97ACD">
      <w:r>
        <w:separator/>
      </w:r>
    </w:p>
  </w:footnote>
  <w:footnote w:id="0" w:type="continuationSeparator">
    <w:p w:rsidRDefault="00E97ACD" w:rsidR="00E97A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60469E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BA2DEF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AA47E4">
      <w:rPr>
        <w:rFonts w:hAnsi="Times New Roman" w:ascii="Times New Roman"/>
        <w:sz w:val="24"/>
      </w:rPr>
      <w:t>3831/16</w:t>
    </w:r>
    <w:r w:rsidR="00750F97">
      <w:rPr>
        <w:rFonts w:hAnsi="Times New Roman" w:ascii="Times New Roman"/>
        <w:sz w:val="24"/>
      </w:rPr>
      <w:t>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8D1"/>
    <w:rsid w:val="00021028"/>
    <w:rsid w:val="000315B6"/>
    <w:rsid w:val="00050DD4"/>
    <w:rsid w:val="00062DBB"/>
    <w:rsid w:val="00070CB4"/>
    <w:rsid w:val="00072BD2"/>
    <w:rsid w:val="000A046A"/>
    <w:rsid w:val="000A5E52"/>
    <w:rsid w:val="000C5E54"/>
    <w:rsid w:val="000D010B"/>
    <w:rsid w:val="000D454F"/>
    <w:rsid w:val="000E6080"/>
    <w:rsid w:val="000E7306"/>
    <w:rsid w:val="000F0F28"/>
    <w:rsid w:val="0012185A"/>
    <w:rsid w:val="001241C1"/>
    <w:rsid w:val="00164FDA"/>
    <w:rsid w:val="00177A30"/>
    <w:rsid w:val="00191105"/>
    <w:rsid w:val="001A3065"/>
    <w:rsid w:val="001B1E8B"/>
    <w:rsid w:val="001B3A90"/>
    <w:rsid w:val="001B6493"/>
    <w:rsid w:val="001E35C6"/>
    <w:rsid w:val="001E575C"/>
    <w:rsid w:val="001F6BAC"/>
    <w:rsid w:val="002602C5"/>
    <w:rsid w:val="0026319B"/>
    <w:rsid w:val="002868C8"/>
    <w:rsid w:val="002C1105"/>
    <w:rsid w:val="002C7553"/>
    <w:rsid w:val="002D434E"/>
    <w:rsid w:val="0030796F"/>
    <w:rsid w:val="003103C9"/>
    <w:rsid w:val="00317DF9"/>
    <w:rsid w:val="00334965"/>
    <w:rsid w:val="00335D44"/>
    <w:rsid w:val="00355CBC"/>
    <w:rsid w:val="00360318"/>
    <w:rsid w:val="00360E00"/>
    <w:rsid w:val="0036625F"/>
    <w:rsid w:val="00385660"/>
    <w:rsid w:val="0039717A"/>
    <w:rsid w:val="003B3623"/>
    <w:rsid w:val="003B4319"/>
    <w:rsid w:val="003C3ECA"/>
    <w:rsid w:val="003D150E"/>
    <w:rsid w:val="003D21F3"/>
    <w:rsid w:val="003E0DA7"/>
    <w:rsid w:val="003E6409"/>
    <w:rsid w:val="003F1D0C"/>
    <w:rsid w:val="00436CBD"/>
    <w:rsid w:val="00441071"/>
    <w:rsid w:val="00444654"/>
    <w:rsid w:val="00464343"/>
    <w:rsid w:val="00471094"/>
    <w:rsid w:val="00473012"/>
    <w:rsid w:val="00477EA0"/>
    <w:rsid w:val="00482439"/>
    <w:rsid w:val="00484AA8"/>
    <w:rsid w:val="004B2368"/>
    <w:rsid w:val="004B7048"/>
    <w:rsid w:val="004E596E"/>
    <w:rsid w:val="004F19D3"/>
    <w:rsid w:val="005041E6"/>
    <w:rsid w:val="005107D4"/>
    <w:rsid w:val="005419C8"/>
    <w:rsid w:val="00545C55"/>
    <w:rsid w:val="0054787C"/>
    <w:rsid w:val="0057341F"/>
    <w:rsid w:val="00593FFA"/>
    <w:rsid w:val="005944E7"/>
    <w:rsid w:val="005F41A2"/>
    <w:rsid w:val="006008F9"/>
    <w:rsid w:val="00602D05"/>
    <w:rsid w:val="0060469E"/>
    <w:rsid w:val="006211FD"/>
    <w:rsid w:val="0062506F"/>
    <w:rsid w:val="00635762"/>
    <w:rsid w:val="00642359"/>
    <w:rsid w:val="00650986"/>
    <w:rsid w:val="006779BF"/>
    <w:rsid w:val="00682C8A"/>
    <w:rsid w:val="006A2AA6"/>
    <w:rsid w:val="006C708B"/>
    <w:rsid w:val="006D3803"/>
    <w:rsid w:val="006E1347"/>
    <w:rsid w:val="006E52BB"/>
    <w:rsid w:val="006F631A"/>
    <w:rsid w:val="0070227B"/>
    <w:rsid w:val="00711B7E"/>
    <w:rsid w:val="007160D0"/>
    <w:rsid w:val="00750F97"/>
    <w:rsid w:val="0077054E"/>
    <w:rsid w:val="00774AB7"/>
    <w:rsid w:val="007B067F"/>
    <w:rsid w:val="007B709E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05AA9"/>
    <w:rsid w:val="00963309"/>
    <w:rsid w:val="00971D49"/>
    <w:rsid w:val="00973546"/>
    <w:rsid w:val="009A4161"/>
    <w:rsid w:val="009A7BD6"/>
    <w:rsid w:val="009C5C3E"/>
    <w:rsid w:val="009C781C"/>
    <w:rsid w:val="009D630E"/>
    <w:rsid w:val="009F16F3"/>
    <w:rsid w:val="00A0054C"/>
    <w:rsid w:val="00A102B0"/>
    <w:rsid w:val="00A23DC2"/>
    <w:rsid w:val="00A33625"/>
    <w:rsid w:val="00A77C9E"/>
    <w:rsid w:val="00A962FB"/>
    <w:rsid w:val="00A9788A"/>
    <w:rsid w:val="00AA47E4"/>
    <w:rsid w:val="00AB70EF"/>
    <w:rsid w:val="00AC30C2"/>
    <w:rsid w:val="00AC6F23"/>
    <w:rsid w:val="00AF5B58"/>
    <w:rsid w:val="00B15679"/>
    <w:rsid w:val="00B177CA"/>
    <w:rsid w:val="00B20928"/>
    <w:rsid w:val="00B247FF"/>
    <w:rsid w:val="00B339BD"/>
    <w:rsid w:val="00B36118"/>
    <w:rsid w:val="00B40E9A"/>
    <w:rsid w:val="00B52117"/>
    <w:rsid w:val="00B652DD"/>
    <w:rsid w:val="00B86B29"/>
    <w:rsid w:val="00B91047"/>
    <w:rsid w:val="00BA2DEF"/>
    <w:rsid w:val="00BA50A7"/>
    <w:rsid w:val="00BC1367"/>
    <w:rsid w:val="00BD0A26"/>
    <w:rsid w:val="00BE5929"/>
    <w:rsid w:val="00C058FD"/>
    <w:rsid w:val="00C172D4"/>
    <w:rsid w:val="00C24BD2"/>
    <w:rsid w:val="00C32C1D"/>
    <w:rsid w:val="00C74832"/>
    <w:rsid w:val="00C8624D"/>
    <w:rsid w:val="00CC0FD9"/>
    <w:rsid w:val="00CD1AF5"/>
    <w:rsid w:val="00CD3FC9"/>
    <w:rsid w:val="00CE6F16"/>
    <w:rsid w:val="00D01834"/>
    <w:rsid w:val="00D047CF"/>
    <w:rsid w:val="00D06889"/>
    <w:rsid w:val="00D4123E"/>
    <w:rsid w:val="00D508D1"/>
    <w:rsid w:val="00D82C79"/>
    <w:rsid w:val="00D97173"/>
    <w:rsid w:val="00DA2602"/>
    <w:rsid w:val="00DB5644"/>
    <w:rsid w:val="00E017A0"/>
    <w:rsid w:val="00E03F66"/>
    <w:rsid w:val="00E066CE"/>
    <w:rsid w:val="00E2116A"/>
    <w:rsid w:val="00E222CF"/>
    <w:rsid w:val="00E24AF4"/>
    <w:rsid w:val="00E33BA1"/>
    <w:rsid w:val="00E356FC"/>
    <w:rsid w:val="00E4455F"/>
    <w:rsid w:val="00E50768"/>
    <w:rsid w:val="00E76E31"/>
    <w:rsid w:val="00E80646"/>
    <w:rsid w:val="00E97ACD"/>
    <w:rsid w:val="00EA52A1"/>
    <w:rsid w:val="00EC5A2B"/>
    <w:rsid w:val="00ED2CD7"/>
    <w:rsid w:val="00ED7154"/>
    <w:rsid w:val="00EF42CF"/>
    <w:rsid w:val="00F06C77"/>
    <w:rsid w:val="00F078BA"/>
    <w:rsid w:val="00F2128E"/>
    <w:rsid w:val="00F35635"/>
    <w:rsid w:val="00F440F8"/>
    <w:rsid w:val="00F82D1A"/>
    <w:rsid w:val="00F926D5"/>
    <w:rsid w:val="00FB2B17"/>
    <w:rsid w:val="00FC0208"/>
    <w:rsid w:val="00FE5BE1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center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046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6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69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6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6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center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046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6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69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6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6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9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3831</izvorni_sadrzaj>
    <derivirana_varijabla naziv="DomainObject.Predmet.Broj_1">3831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St-3831/2016</izvorni_sadrzaj>
    <derivirana_varijabla naziv="DomainObject.Predmet.OznakaBroj_1">St-3831/2016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SNOVI MILER d.o.o.</izvorni_sadrzaj>
    <derivirana_varijabla naziv="DomainObject.Predmet.ProtustrankaFormated_1">  SNOVI MILER d.o.o.</derivirana_varijabla>
  </DomainObject.Predmet.ProtustrankaFormated>
  <DomainObject.Predmet.ProtustrankaFormatedOIB>
    <izvorni_sadrzaj>  SNOVI MILER d.o.o., OIB 90684258200</izvorni_sadrzaj>
    <derivirana_varijabla naziv="DomainObject.Predmet.ProtustrankaFormatedOIB_1">  SNOVI MILER d.o.o., OIB 90684258200</derivirana_varijabla>
  </DomainObject.Predmet.ProtustrankaFormatedOIB>
  <DomainObject.Predmet.ProtustrankaFormatedWithAdress>
    <izvorni_sadrzaj> SNOVI MILER d.o.o., Ulica grada Wirgesa 10, 10430 Samobor</izvorni_sadrzaj>
    <derivirana_varijabla naziv="DomainObject.Predmet.ProtustrankaFormatedWithAdress_1"> SNOVI MILER d.o.o., Ulica grada Wirgesa 10, 10430 Samobor</derivirana_varijabla>
  </DomainObject.Predmet.ProtustrankaFormatedWithAdress>
  <DomainObject.Predmet.ProtustrankaFormatedWithAdressOIB>
    <izvorni_sadrzaj> SNOVI MILER d.o.o., OIB 90684258200, Ulica grada Wirgesa 10, 10430 Samobor</izvorni_sadrzaj>
    <derivirana_varijabla naziv="DomainObject.Predmet.ProtustrankaFormatedWithAdressOIB_1"> SNOVI MILER d.o.o., OIB 90684258200, Ulica grada Wirgesa 10, 10430 Samobor</derivirana_varijabla>
  </DomainObject.Predmet.ProtustrankaFormatedWithAdressOIB>
  <DomainObject.Predmet.ProtustrankaWithAdress>
    <izvorni_sadrzaj>SNOVI MILER d.o.o. Ulica grada Wirgesa 10, 10430 Samobor</izvorni_sadrzaj>
    <derivirana_varijabla naziv="DomainObject.Predmet.ProtustrankaWithAdress_1">SNOVI MILER d.o.o. Ulica grada Wirgesa 10, 10430 Samobor</derivirana_varijabla>
  </DomainObject.Predmet.ProtustrankaWithAdress>
  <DomainObject.Predmet.ProtustrankaWithAdressOIB>
    <izvorni_sadrzaj>SNOVI MILER d.o.o., OIB 90684258200, Ulica grada Wirgesa 10, 10430 Samobor</izvorni_sadrzaj>
    <derivirana_varijabla naziv="DomainObject.Predmet.ProtustrankaWithAdressOIB_1">SNOVI MILER d.o.o., OIB 90684258200, Ulica grada Wirgesa 10, 10430 Samobor</derivirana_varijabla>
  </DomainObject.Predmet.ProtustrankaWithAdressOIB>
  <DomainObject.Predmet.ProtustrankaNazivFormated>
    <izvorni_sadrzaj>SNOVI MILER d.o.o.</izvorni_sadrzaj>
    <derivirana_varijabla naziv="DomainObject.Predmet.ProtustrankaNazivFormated_1">SNOVI MILER d.o.o.</derivirana_varijabla>
  </DomainObject.Predmet.ProtustrankaNazivFormated>
  <DomainObject.Predmet.ProtustrankaNazivFormatedOIB>
    <izvorni_sadrzaj>SNOVI MILER d.o.o., OIB 90684258200</izvorni_sadrzaj>
    <derivirana_varijabla naziv="DomainObject.Predmet.ProtustrankaNazivFormatedOIB_1">SNOVI MILER d.o.o., OIB 90684258200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SNOVI MILER d.o.o.</item>
    </izvorni_sadrzaj>
    <derivirana_varijabla naziv="DomainObject.Predmet.ProtuStrankaListFormated_1">
      <item>SNOVI MILER d.o.o.</item>
    </derivirana_varijabla>
  </DomainObject.Predmet.ProtuStrankaListFormated>
  <DomainObject.Predmet.ProtuStrankaListFormatedOIB>
    <izvorni_sadrzaj>
      <item>SNOVI MILER d.o.o., OIB 90684258200</item>
    </izvorni_sadrzaj>
    <derivirana_varijabla naziv="DomainObject.Predmet.ProtuStrankaListFormatedOIB_1">
      <item>SNOVI MILER d.o.o., OIB 90684258200</item>
    </derivirana_varijabla>
  </DomainObject.Predmet.ProtuStrankaListFormatedOIB>
  <DomainObject.Predmet.ProtuStrankaListFormatedWithAdress>
    <izvorni_sadrzaj>
      <item>SNOVI MILER d.o.o., Ulica grada Wirgesa 10, 10430 Samobor</item>
    </izvorni_sadrzaj>
    <derivirana_varijabla naziv="DomainObject.Predmet.ProtuStrankaListFormatedWithAdress_1">
      <item>SNOVI MILER d.o.o., Ulica grada Wirgesa 10, 10430 Samobor</item>
    </derivirana_varijabla>
  </DomainObject.Predmet.ProtuStrankaListFormatedWithAdress>
  <DomainObject.Predmet.ProtuStrankaListFormatedWithAdressOIB>
    <izvorni_sadrzaj>
      <item>SNOVI MILER d.o.o., OIB 90684258200, Ulica grada Wirgesa 10, 10430 Samobor</item>
    </izvorni_sadrzaj>
    <derivirana_varijabla naziv="DomainObject.Predmet.ProtuStrankaListFormatedWithAdressOIB_1">
      <item>SNOVI MILER d.o.o., OIB 90684258200, Ulica grada Wirgesa 10, 10430 Samobor</item>
    </derivirana_varijabla>
  </DomainObject.Predmet.ProtuStrankaListFormatedWithAdressOIB>
  <DomainObject.Predmet.ProtuStrankaListNazivFormated>
    <izvorni_sadrzaj>
      <item>SNOVI MILER d.o.o.</item>
    </izvorni_sadrzaj>
    <derivirana_varijabla naziv="DomainObject.Predmet.ProtuStrankaListNazivFormated_1">
      <item>SNOVI MILER d.o.o.</item>
    </derivirana_varijabla>
  </DomainObject.Predmet.ProtuStrankaListNazivFormated>
  <DomainObject.Predmet.ProtuStrankaListNazivFormatedOIB>
    <izvorni_sadrzaj>
      <item>SNOVI MILER d.o.o., OIB 90684258200</item>
    </izvorni_sadrzaj>
    <derivirana_varijabla naziv="DomainObject.Predmet.ProtuStrankaListNazivFormatedOIB_1">
      <item>SNOVI MILER d.o.o., OIB 90684258200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SNOVI MILER d.o.o.</izvorni_sadrzaj>
    <derivirana_varijabla naziv="DomainObject.Predmet.ProtustrankaIDrugi_1">SNOVI MILER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SNOVI MILER d.o.o., OIB 90684258200, Ulica grada Wirgesa 10, 10430 Samobor</izvorni_sadrzaj>
    <derivirana_varijabla naziv="DomainObject.Predmet.ProtustrankaIDrugiAdressOIB_1">SNOVI MILER d.o.o., OIB 90684258200, Ulica grada Wirgesa 10,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SNOVI MILER d.o.o.</item>
    </izvorni_sadrzaj>
    <derivirana_varijabla naziv="DomainObject.Predmet.SudioniciListNaziv_1">
      <item>FINA Regionalni centar Zagreb</item>
      <item>SNOVI MILER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SNOVI MILER d.o.o., OIB 90684258200, Ulica grada Wirgesa 10,10430 Samobor</item>
    </izvorni_sadrzaj>
    <derivirana_varijabla naziv="DomainObject.Predmet.SudioniciListAdressOIB_1">
      <item>FINA Regionalni centar Zagreb, OIB 85821130368, Trg svibanjskih žrtava 1995. 1,10000 Zagreb</item>
      <item>SNOVI MILER d.o.o., OIB 90684258200, Ulica grada Wirgesa 10,10430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90684258200</item>
    </izvorni_sadrzaj>
    <derivirana_varijabla naziv="DomainObject.Predmet.SudioniciListNazivOIB_1">
      <item>, OIB 85821130368</item>
      <item>, OIB 90684258200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St-3831/2016-7</izvorni_sadrzaj>
    <derivirana_varijabla naziv="DomainObject.PredzadnjaOdlukaIzPredmeta.Oznaka_1">St-3831/2016-7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127BC0-3039-4924-86CC-0BA552730C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339</properties:Words>
  <properties:Characters>1771</properties:Characters>
  <properties:Lines>56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2018-10-25T07:51:00Z</dcterms:created>
  <dc:creator>MK</dc:creator>
  <cp:lastModifiedBy>Sonja Pilić</cp:lastModifiedBy>
  <cp:lastPrinted>2018-10-25T07:56:00Z</cp:lastPrinted>
  <dcterms:modified xmlns:xsi="http://www.w3.org/2001/XMLSchema-instance" xsi:type="dcterms:W3CDTF">2018-10-25T08:06:00Z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(Snovi Miler rj. za nagradu PSP.docx)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