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927bd" w14:paraId="90927bd"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E35165">
        <w:t xml:space="preserve">   </w:t>
      </w:r>
      <w:r w:rsidR="008D2F73">
        <w:t>48. St</w:t>
      </w:r>
      <w:r w:rsidR="00335048">
        <w:t>-515</w:t>
      </w:r>
      <w:r w:rsidR="00F46B92">
        <w:t>/17</w:t>
      </w:r>
      <w:r w:rsidR="00C07527">
        <w:t>.</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8D0178" w:rsidR="009A1C7B">
      <w:pPr>
        <w:jc w:val="both"/>
        <w:rPr>
          <w:rFonts w:cs="Times New Roman" w:eastAsia="Times New Roman"/>
          <w:lang w:eastAsia="hr-HR"/>
        </w:rPr>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FINA-e, RC Zagreb,</w:t>
      </w:r>
      <w:r w:rsidR="00E61AB4">
        <w:rPr>
          <w:rFonts w:cs="Times New Roman" w:eastAsia="Times New Roman"/>
          <w:lang w:eastAsia="hr-HR"/>
        </w:rPr>
        <w:t xml:space="preserve"> Podružnica </w:t>
      </w:r>
      <w:r w:rsidR="00AF550F">
        <w:rPr>
          <w:rFonts w:cs="Times New Roman" w:eastAsia="Times New Roman"/>
          <w:lang w:eastAsia="hr-HR"/>
        </w:rPr>
        <w:t xml:space="preserve">Zagreb, Trg svibanjskih žrtava 1995. 1, </w:t>
      </w:r>
      <w:r w:rsidRPr="00E33042">
        <w:rPr>
          <w:rFonts w:cs="Times New Roman" w:eastAsia="Times New Roman"/>
          <w:lang w:eastAsia="hr-HR"/>
        </w:rPr>
        <w:t>radi provođenja stečajnog postupka nad dužnikom</w:t>
      </w:r>
      <w:r w:rsidR="00335048">
        <w:rPr>
          <w:rFonts w:cs="Times New Roman" w:eastAsia="Times New Roman"/>
          <w:lang w:eastAsia="hr-HR"/>
        </w:rPr>
        <w:t xml:space="preserve"> VREDO STUDIO d.o.o., Petrinja, Dražena Petrovića 14, OIB: 527067872144, MBS: 081023015</w:t>
      </w:r>
      <w:r w:rsidR="005A0B37">
        <w:rPr>
          <w:rFonts w:cs="Times New Roman" w:eastAsia="Times New Roman"/>
          <w:lang w:eastAsia="hr-HR"/>
        </w:rPr>
        <w:t xml:space="preserve">, </w:t>
      </w:r>
      <w:r w:rsidR="001239B3">
        <w:rPr>
          <w:rFonts w:cs="Times New Roman" w:eastAsia="Times New Roman"/>
          <w:lang w:eastAsia="hr-HR"/>
        </w:rPr>
        <w:t xml:space="preserve">dana </w:t>
      </w:r>
      <w:r w:rsidR="00D048B2">
        <w:rPr>
          <w:rFonts w:cs="Times New Roman" w:eastAsia="Times New Roman"/>
          <w:lang w:eastAsia="hr-HR"/>
        </w:rPr>
        <w:t>1. lipnja</w:t>
      </w:r>
      <w:r w:rsidR="008D0178">
        <w:rPr>
          <w:rFonts w:cs="Times New Roman" w:eastAsia="Times New Roman"/>
          <w:lang w:eastAsia="hr-HR"/>
        </w:rPr>
        <w:t xml:space="preserve"> 2017.</w:t>
      </w:r>
    </w:p>
    <w:p w:rsidRDefault="00AF550F" w:rsidP="008D0178" w:rsidR="00306778" w:rsidRPr="00E33042">
      <w:pPr>
        <w:jc w:val="both"/>
        <w:rPr>
          <w:rFonts w:cs="Times New Roman" w:eastAsia="Times New Roman"/>
          <w:lang w:eastAsia="hr-HR"/>
        </w:rPr>
      </w:pPr>
      <w:r>
        <w:rPr>
          <w:rFonts w:cs="Times New Roman" w:eastAsia="Times New Roman"/>
          <w:lang w:eastAsia="hr-HR"/>
        </w:rPr>
        <w:t xml:space="preserve">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F912D2">
        <w:rPr>
          <w:rFonts w:cs="Times New Roman" w:eastAsia="Times New Roman"/>
          <w:lang w:eastAsia="hr-HR"/>
        </w:rPr>
        <w:t xml:space="preserve"> </w:t>
      </w:r>
      <w:r w:rsidR="00D048B2">
        <w:rPr>
          <w:rFonts w:cs="Times New Roman" w:eastAsia="Times New Roman"/>
          <w:lang w:eastAsia="hr-HR"/>
        </w:rPr>
        <w:t xml:space="preserve"> </w:t>
      </w:r>
      <w:r w:rsidR="00335048">
        <w:rPr>
          <w:rFonts w:cs="Times New Roman" w:eastAsia="Times New Roman"/>
          <w:lang w:eastAsia="hr-HR"/>
        </w:rPr>
        <w:t>VREDO STUDIO d.o.o., Petrinja, Dražena Petrovića 14, OIB: 527067872144, MBS: 081023015</w:t>
      </w:r>
      <w:r w:rsidR="00335048" w:rsidRPr="00E33042">
        <w:rPr>
          <w:rFonts w:cs="Times New Roman" w:eastAsia="Times New Roman"/>
          <w:lang w:eastAsia="hr-HR"/>
        </w:rPr>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i o    j e</w:t>
      </w:r>
    </w:p>
    <w:p w:rsidRDefault="009A1C7B" w:rsidP="009A1C7B" w:rsidR="009A1C7B" w:rsidRPr="00E33042">
      <w:pPr>
        <w:jc w:val="both"/>
        <w:rPr>
          <w:rFonts w:cs="Times New Roman" w:eastAsia="Times New Roman"/>
          <w:lang w:eastAsia="hr-HR"/>
        </w:rPr>
      </w:pPr>
    </w:p>
    <w:p w:rsidRDefault="009A1C7B" w:rsidP="00AF550F"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w:t>
      </w:r>
      <w:r w:rsidR="00B03CD0">
        <w:rPr>
          <w:rFonts w:cs="Times New Roman" w:eastAsia="Times New Roman"/>
          <w:lang w:eastAsia="hr-HR"/>
        </w:rPr>
        <w:t>a</w:t>
      </w:r>
      <w:r w:rsidR="00AF550F">
        <w:rPr>
          <w:rFonts w:cs="Times New Roman" w:eastAsia="Times New Roman"/>
          <w:lang w:eastAsia="hr-HR"/>
        </w:rPr>
        <w:t xml:space="preserve"> </w:t>
      </w:r>
      <w:r w:rsidR="00335048">
        <w:rPr>
          <w:rFonts w:cs="Times New Roman" w:eastAsia="Times New Roman"/>
          <w:lang w:eastAsia="hr-HR"/>
        </w:rPr>
        <w:t>Senad</w:t>
      </w:r>
      <w:r w:rsidR="009A01D8">
        <w:rPr>
          <w:rFonts w:cs="Times New Roman" w:eastAsia="Times New Roman"/>
          <w:lang w:eastAsia="hr-HR"/>
        </w:rPr>
        <w:t>u Jelač, Sisak, Trg Bana Josipa</w:t>
      </w:r>
      <w:r w:rsidR="00335048">
        <w:rPr>
          <w:rFonts w:cs="Times New Roman" w:eastAsia="Times New Roman"/>
          <w:lang w:eastAsia="hr-HR"/>
        </w:rPr>
        <w:t xml:space="preserve"> Jelačića 2, OIB: 98838249314 i Staši Josipović, Novi Jankovci, Školska ulica 44, OIB: 67624399404</w:t>
      </w:r>
      <w:r w:rsidR="00DC1B9E">
        <w:rPr>
          <w:rFonts w:cs="Times New Roman" w:eastAsia="Times New Roman"/>
          <w:lang w:eastAsia="hr-HR"/>
        </w:rPr>
        <w:t xml:space="preserve">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806E4D" w:rsidP="009A1C7B" w:rsidR="00806E4D">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2C100D" w:rsidP="009A1C7B" w:rsidR="002C100D">
      <w:pPr>
        <w:ind w:left="1416"/>
        <w:jc w:val="both"/>
        <w:rPr>
          <w:rFonts w:cs="Times New Roman" w:eastAsia="Times New Roman"/>
          <w:lang w:eastAsia="hr-HR"/>
        </w:rPr>
      </w:pPr>
    </w:p>
    <w:p w:rsidRDefault="00806E4D" w:rsidP="009A1C7B" w:rsidR="00806E4D" w:rsidRPr="00E33042">
      <w:pPr>
        <w:ind w:left="1416"/>
        <w:jc w:val="both"/>
        <w:rPr>
          <w:rFonts w:cs="Times New Roman" w:eastAsia="Times New Roman"/>
          <w:lang w:eastAsia="hr-HR"/>
        </w:rPr>
      </w:pPr>
    </w:p>
    <w:p w:rsidRDefault="009A1C7B" w:rsidP="009A1C7B" w:rsidR="009A1C7B" w:rsidRPr="00E33042">
      <w:pPr>
        <w:ind w:left="1440"/>
        <w:jc w:val="both"/>
        <w:rPr>
          <w:rFonts w:cs="Times New Roman" w:eastAsia="Times New Roman"/>
          <w:lang w:eastAsia="hr-HR"/>
        </w:rPr>
      </w:pPr>
    </w:p>
    <w:p w:rsidRDefault="009A1C7B" w:rsidP="00EE5C59" w:rsidR="009A1C7B" w:rsidRPr="00E33042">
      <w:pPr>
        <w:ind w:left="1440"/>
        <w:jc w:val="both"/>
        <w:rPr>
          <w:rFonts w:cs="Times New Roman" w:eastAsia="Times New Roman"/>
          <w:lang w:eastAsia="hr-HR"/>
        </w:rPr>
      </w:pPr>
      <w:r w:rsidRPr="00E33042">
        <w:rPr>
          <w:rFonts w:cs="Times New Roman" w:eastAsia="Times New Roman"/>
          <w:lang w:eastAsia="hr-HR"/>
        </w:rPr>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806E4D">
        <w:rPr>
          <w:rFonts w:cs="Times New Roman" w:eastAsia="Times New Roman"/>
          <w:lang w:eastAsia="hr-HR"/>
        </w:rPr>
        <w:t>Zakazuje se ročište radi očitovanja o prijedlogu za otvaranje stečajnog postupka za dan:</w:t>
      </w:r>
    </w:p>
    <w:p w:rsidRDefault="00E71E0F" w:rsidP="00E71E0F" w:rsidR="00E71E0F">
      <w:pPr>
        <w:rPr>
          <w:rFonts w:cs="Times New Roman" w:eastAsia="Times New Roman"/>
          <w:lang w:eastAsia="hr-HR"/>
        </w:rPr>
      </w:pPr>
    </w:p>
    <w:p w:rsidRDefault="00DF454D" w:rsidP="00AD5290" w:rsidR="009A1C7B" w:rsidRPr="00AD5290">
      <w:pPr>
        <w:pStyle w:val="Odlomakpopisa"/>
        <w:numPr>
          <w:ilvl w:val="0"/>
          <w:numId w:val="20"/>
        </w:numPr>
        <w:rPr>
          <w:b/>
        </w:rPr>
      </w:pPr>
      <w:r w:rsidRPr="00AD5290">
        <w:rPr>
          <w:b/>
        </w:rPr>
        <w:t>srpnja</w:t>
      </w:r>
      <w:r w:rsidR="008D0178" w:rsidRPr="00AD5290">
        <w:rPr>
          <w:b/>
        </w:rPr>
        <w:t xml:space="preserve"> </w:t>
      </w:r>
      <w:r w:rsidR="000B2149" w:rsidRPr="00AD5290">
        <w:rPr>
          <w:b/>
        </w:rPr>
        <w:t xml:space="preserve">2017. </w:t>
      </w:r>
      <w:r w:rsidR="001239B3" w:rsidRPr="00AD5290">
        <w:rPr>
          <w:b/>
        </w:rPr>
        <w:t xml:space="preserve">g. u </w:t>
      </w:r>
      <w:r w:rsidR="00CD1034">
        <w:rPr>
          <w:b/>
        </w:rPr>
        <w:t>1</w:t>
      </w:r>
      <w:r w:rsidR="00335048">
        <w:rPr>
          <w:b/>
        </w:rPr>
        <w:t>1</w:t>
      </w:r>
      <w:r w:rsidR="001239B3" w:rsidRPr="00AD5290">
        <w:rPr>
          <w:b/>
        </w:rPr>
        <w:t>:</w:t>
      </w:r>
      <w:r w:rsidR="00335048">
        <w:rPr>
          <w:b/>
        </w:rPr>
        <w:t>00</w:t>
      </w:r>
      <w:r w:rsidR="00806E4D" w:rsidRPr="00AD5290">
        <w:rPr>
          <w:b/>
        </w:rPr>
        <w:t xml:space="preserve"> </w:t>
      </w:r>
      <w:r w:rsidR="009A1C7B" w:rsidRPr="00AD5290">
        <w:rPr>
          <w:b/>
        </w:rPr>
        <w:t xml:space="preserve"> sati u Zagrebu, Petrinjska 8,  soba br.  55/III</w:t>
      </w:r>
      <w:r w:rsidR="000B2149" w:rsidRPr="00AD5290">
        <w:rPr>
          <w:b/>
        </w:rPr>
        <w:t xml:space="preserve"> </w:t>
      </w:r>
      <w:r w:rsidR="009A1C7B" w:rsidRPr="00AD5290">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r w:rsidR="00790947">
        <w:rPr>
          <w:rFonts w:cs="Times New Roman" w:eastAsia="Times New Roman"/>
          <w:lang w:eastAsia="hr-HR"/>
        </w:rPr>
        <w:t xml:space="preserve"> </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8D0178">
      <w:pPr>
        <w:numPr>
          <w:ilvl w:val="0"/>
          <w:numId w:val="7"/>
        </w:numPr>
        <w:jc w:val="both"/>
        <w:rPr>
          <w:rFonts w:cs="Times New Roman" w:eastAsia="Times New Roman"/>
          <w:lang w:eastAsia="hr-HR"/>
        </w:rPr>
      </w:pPr>
      <w:r w:rsidRPr="008D0178">
        <w:rPr>
          <w:rFonts w:cs="Times New Roman" w:eastAsia="Times New Roman"/>
          <w:lang w:eastAsia="hr-HR"/>
        </w:rPr>
        <w:t>zastupnik po zakonu dužnika</w:t>
      </w:r>
    </w:p>
    <w:p w:rsidRDefault="009A1C7B" w:rsidP="000C4982" w:rsidR="009A1C7B" w:rsidRPr="00E33042">
      <w:pPr>
        <w:numPr>
          <w:ilvl w:val="0"/>
          <w:numId w:val="11"/>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335048">
        <w:rPr>
          <w:rFonts w:cs="Times New Roman" w:eastAsia="Times New Roman"/>
          <w:lang w:eastAsia="hr-HR"/>
        </w:rPr>
        <w:t xml:space="preserve"> VREDO STUDIO d.o.o., Petrinja, Dražena Petrovića 14, OIB: 527067872144, MBS: 081023015. </w:t>
      </w:r>
      <w:r w:rsidRPr="00E33042">
        <w:rPr>
          <w:rFonts w:cs="Times New Roman" w:eastAsia="Times New Roman"/>
          <w:lang w:eastAsia="hr-HR"/>
        </w:rPr>
        <w:t xml:space="preserve">Iz prijedloga je vidljivo da dužnik ima evidentiranih neizvršenih osnova za plaćanje u ukupnom iznosu od </w:t>
      </w:r>
      <w:r w:rsidR="00335048">
        <w:rPr>
          <w:rFonts w:cs="Times New Roman" w:eastAsia="Times New Roman"/>
          <w:lang w:eastAsia="hr-HR"/>
        </w:rPr>
        <w:t>194.573,23</w:t>
      </w:r>
      <w:r w:rsidR="004C5EAF">
        <w:rPr>
          <w:rFonts w:cs="Times New Roman" w:eastAsia="Times New Roman"/>
          <w:lang w:eastAsia="hr-HR"/>
        </w:rPr>
        <w:t xml:space="preserve">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w:t>
      </w:r>
      <w:r w:rsidR="00E71E0F">
        <w:rPr>
          <w:rFonts w:cs="Times New Roman" w:eastAsia="Times New Roman"/>
          <w:lang w:eastAsia="hr-HR"/>
        </w:rPr>
        <w:t xml:space="preserve"> </w:t>
      </w:r>
      <w:r w:rsidR="00D048B2">
        <w:rPr>
          <w:rFonts w:cs="Times New Roman" w:eastAsia="Times New Roman"/>
          <w:lang w:eastAsia="hr-HR"/>
        </w:rPr>
        <w:t>jednog</w:t>
      </w:r>
      <w:r w:rsidR="00CA6566">
        <w:rPr>
          <w:rFonts w:cs="Times New Roman" w:eastAsia="Times New Roman"/>
          <w:lang w:eastAsia="hr-HR"/>
        </w:rPr>
        <w:t xml:space="preserve"> </w:t>
      </w:r>
      <w:r w:rsidR="003B0ADD">
        <w:rPr>
          <w:rFonts w:cs="Times New Roman" w:eastAsia="Times New Roman"/>
          <w:lang w:eastAsia="hr-HR"/>
        </w:rPr>
        <w:t>zaposlen</w:t>
      </w:r>
      <w:r w:rsidR="003C138D">
        <w:rPr>
          <w:rFonts w:cs="Times New Roman" w:eastAsia="Times New Roman"/>
          <w:lang w:eastAsia="hr-HR"/>
        </w:rPr>
        <w:t>ika</w:t>
      </w:r>
      <w:r w:rsidR="001239B3">
        <w:rPr>
          <w:rFonts w:cs="Times New Roman" w:eastAsia="Times New Roman"/>
          <w:lang w:eastAsia="hr-HR"/>
        </w:rPr>
        <w:t>.</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w:t>
      </w:r>
      <w:r w:rsidR="00CF573F">
        <w:rPr>
          <w:rFonts w:cs="Times New Roman" w:eastAsia="Times New Roman"/>
          <w:lang w:eastAsia="hr-HR"/>
        </w:rPr>
        <w:t>120</w:t>
      </w:r>
      <w:r w:rsidR="004C5EAF">
        <w:rPr>
          <w:rFonts w:cs="Times New Roman" w:eastAsia="Times New Roman"/>
          <w:lang w:eastAsia="hr-HR"/>
        </w:rPr>
        <w:t xml:space="preserve"> </w:t>
      </w:r>
      <w:r>
        <w:rPr>
          <w:rFonts w:cs="Times New Roman" w:eastAsia="Times New Roman"/>
          <w:lang w:eastAsia="hr-HR"/>
        </w:rPr>
        <w:t xml:space="preserve">dana, </w:t>
      </w:r>
      <w:r w:rsidRPr="00E33042">
        <w:rPr>
          <w:rFonts w:cs="Times New Roman" w:eastAsia="Times New Roman"/>
          <w:lang w:eastAsia="hr-HR"/>
        </w:rPr>
        <w:t>to je temeljem odredbe čl.110.st.1. i čl.115.st.1. SZ-a riješeno kao u izreci rješenja.</w:t>
      </w:r>
    </w:p>
    <w:p w:rsidRDefault="00CA6566" w:rsidP="009A1C7B" w:rsidR="00CA6566">
      <w:pPr>
        <w:ind w:firstLine="720"/>
        <w:jc w:val="both"/>
        <w:rPr>
          <w:rFonts w:cs="Times New Roman" w:eastAsia="Times New Roman"/>
          <w:lang w:eastAsia="hr-HR"/>
        </w:rPr>
      </w:pPr>
    </w:p>
    <w:p w:rsidRDefault="00CA6566" w:rsidP="009A1C7B" w:rsidR="00CA6566">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 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CD1034" w:rsidP="009A1C7B" w:rsidR="009A1C7B">
      <w:pPr>
        <w:jc w:val="center"/>
      </w:pPr>
      <w:r>
        <w:t xml:space="preserve">U Zagrebu, </w:t>
      </w:r>
      <w:r w:rsidR="00D048B2">
        <w:t>1. lipnja</w:t>
      </w:r>
      <w:r w:rsidR="000C4982">
        <w:t xml:space="preserve"> </w:t>
      </w:r>
      <w:r w:rsidR="009A1C7B" w:rsidRPr="000C04C5">
        <w:t>2017. g.</w:t>
      </w:r>
    </w:p>
    <w:p w:rsidRDefault="00EE5C59" w:rsidP="009A1C7B" w:rsidR="00EE5C59" w:rsidRPr="000C04C5">
      <w:pPr>
        <w:jc w:val="center"/>
      </w:pP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sidR="00CF3FD6">
        <w:rPr>
          <w:rFonts w:cs="Times New Roman" w:eastAsia="Times New Roman"/>
          <w:lang w:eastAsia="hr-HR"/>
        </w:rPr>
        <w:t>Vesna Sremac Šoštar</w:t>
      </w:r>
      <w:r w:rsidR="00301EFD">
        <w:rPr>
          <w:rFonts w:cs="Times New Roman" w:eastAsia="Times New Roman"/>
          <w:lang w:eastAsia="hr-HR"/>
        </w:rPr>
        <w:t xml:space="preserve"> v.r.</w:t>
      </w:r>
    </w:p>
    <w:p w:rsidRDefault="009765CF" w:rsidP="009765CF" w:rsidR="009765CF" w:rsidRPr="00E33042">
      <w:pPr>
        <w:jc w:val="center"/>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356A2C" w:rsidP="00715ABC" w:rsidR="00356A2C"/>
    <w:p w:rsidRDefault="00301EFD" w:rsidP="00301EFD" w:rsidR="00301EFD">
      <w:pPr>
        <w:ind w:firstLine="708" w:left="3540"/>
        <w:jc w:val="both"/>
      </w:pPr>
      <w:r>
        <w:t>Za točnost otpravka, ovlašteni službenik:</w:t>
      </w:r>
    </w:p>
    <w:p w:rsidRDefault="00301EFD" w:rsidP="00422EE0" w:rsidR="00301EFD">
      <w:pPr>
        <w:jc w:val="both"/>
      </w:pPr>
      <w:r>
        <w:t xml:space="preserve">               </w:t>
      </w:r>
      <w:r>
        <w:tab/>
      </w:r>
      <w:r>
        <w:tab/>
      </w:r>
      <w:r>
        <w:tab/>
      </w:r>
      <w:r>
        <w:tab/>
      </w:r>
      <w:r>
        <w:tab/>
      </w:r>
      <w:r>
        <w:tab/>
      </w:r>
      <w:r>
        <w:tab/>
        <w:t>Valentina Delač</w:t>
      </w:r>
    </w:p>
    <w:p w:rsidRDefault="00715ABC" w:rsidP="00715ABC" w:rsidR="00715ABC">
      <w:pPr>
        <w:jc w:val="both"/>
        <w:rPr>
          <w:rFonts w:cs="Times New Roman"/>
        </w:rPr>
      </w:pPr>
    </w:p>
    <w:p w:rsidRDefault="00715ABC" w:rsidP="00715ABC" w:rsidR="00715ABC"/>
    <w:sectPr w:rsidSect="009A1C7B" w:rsidR="00715ABC">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13A7" w:rsidP="00DD4C9B" w:rsidR="00AD13A7">
      <w:r>
        <w:separator/>
      </w:r>
    </w:p>
  </w:endnote>
  <w:endnote w:id="0" w:type="continuationSeparator">
    <w:p w:rsidRDefault="00AD13A7" w:rsidP="00DD4C9B" w:rsidR="00AD13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13A7" w:rsidP="00DD4C9B" w:rsidR="00AD13A7">
      <w:r>
        <w:separator/>
      </w:r>
    </w:p>
  </w:footnote>
  <w:footnote w:id="0" w:type="continuationSeparator">
    <w:p w:rsidRDefault="00AD13A7" w:rsidP="00DD4C9B" w:rsidR="00AD13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6D8F"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3B0ADD">
      <w:t>48. St-</w:t>
    </w:r>
    <w:r w:rsidR="00DC1B9E">
      <w:t>51</w:t>
    </w:r>
    <w:r w:rsidR="00335048">
      <w:t>5</w:t>
    </w:r>
    <w:r w:rsidR="00F46B92">
      <w:t>/17</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3A01E1F"/>
    <w:multiLevelType w:val="hybridMultilevel"/>
    <w:tmpl w:val="E952867A"/>
    <w:lvl w:tplc="38546A20" w:ilvl="0">
      <w:start w:val="1"/>
      <w:numFmt w:val="decimalZero"/>
      <w:lvlText w:val="%1."/>
      <w:lvlJc w:val="left"/>
      <w:pPr>
        <w:ind w:hanging="360" w:left="1068"/>
      </w:pPr>
      <w:rPr>
        <w:rFonts w:cs="Times New Roman" w:eastAsia="Times New Roman"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1C150260"/>
    <w:multiLevelType w:val="hybridMultilevel"/>
    <w:tmpl w:val="40AC7F4C"/>
    <w:lvl w:tplc="BBBCC070" w:ilvl="0">
      <w:start w:val="30"/>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4">
    <w:nsid w:val="23A11E08"/>
    <w:multiLevelType w:val="hybridMultilevel"/>
    <w:tmpl w:val="306C072E"/>
    <w:lvl w:tplc="041A000F"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BC97966"/>
    <w:multiLevelType w:val="hybridMultilevel"/>
    <w:tmpl w:val="4ACE20C4"/>
    <w:lvl w:tplc="E690AD5C" w:ilvl="0">
      <w:start w:val="1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9">
    <w:nsid w:val="3F8057A1"/>
    <w:multiLevelType w:val="hybridMultilevel"/>
    <w:tmpl w:val="0076FCC8"/>
    <w:lvl w:tplc="DF766924" w:ilvl="0">
      <w:start w:val="27"/>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10">
    <w:nsid w:val="47C804CA"/>
    <w:multiLevelType w:val="hybridMultilevel"/>
    <w:tmpl w:val="9AEA9CB0"/>
    <w:lvl w:tplc="4B44D72E" w:ilvl="0">
      <w:start w:val="10"/>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515731E0"/>
    <w:multiLevelType w:val="hybridMultilevel"/>
    <w:tmpl w:val="8872F78C"/>
    <w:lvl w:tplc="9A04375E" w:ilvl="0">
      <w:start w:val="8"/>
      <w:numFmt w:val="decimalZero"/>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2">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3">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5">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6">
    <w:nsid w:val="74076E82"/>
    <w:multiLevelType w:val="hybridMultilevel"/>
    <w:tmpl w:val="CA34E39C"/>
    <w:lvl w:tplc="70167B26" w:ilvl="0">
      <w:start w:val="6"/>
      <w:numFmt w:val="decimalZero"/>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7">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18">
    <w:nsid w:val="7BFD648B"/>
    <w:multiLevelType w:val="hybridMultilevel"/>
    <w:tmpl w:val="06F07A6E"/>
    <w:lvl w:tplc="552AB862" w:ilvl="0">
      <w:start w:val="6"/>
      <w:numFmt w:val="decimalZero"/>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5"/>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3"/>
  </w:num>
  <w:num w:numId="10">
    <w:abstractNumId w:val="7"/>
  </w:num>
  <w:num w:numId="11">
    <w:abstractNumId w:val="5"/>
  </w:num>
  <w:num w:numId="12">
    <w:abstractNumId w:val="4"/>
  </w:num>
  <w:num w:numId="13">
    <w:abstractNumId w:val="9"/>
  </w:num>
  <w:num w:numId="14">
    <w:abstractNumId w:val="3"/>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6"/>
  </w:num>
  <w:num w:numId="18">
    <w:abstractNumId w:val="11"/>
  </w:num>
  <w:num w:numId="19">
    <w:abstractNumId w:val="18"/>
  </w:num>
  <w:num w:numId="20">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307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50D6"/>
    <w:rsid w:val="00036F79"/>
    <w:rsid w:val="00066422"/>
    <w:rsid w:val="000B2149"/>
    <w:rsid w:val="000C4886"/>
    <w:rsid w:val="000C4982"/>
    <w:rsid w:val="001239B3"/>
    <w:rsid w:val="0015533D"/>
    <w:rsid w:val="0015645C"/>
    <w:rsid w:val="00165744"/>
    <w:rsid w:val="00170FFC"/>
    <w:rsid w:val="0019548A"/>
    <w:rsid w:val="001B19AE"/>
    <w:rsid w:val="001B4C54"/>
    <w:rsid w:val="001C2E53"/>
    <w:rsid w:val="001C43A9"/>
    <w:rsid w:val="001C6B43"/>
    <w:rsid w:val="001E708C"/>
    <w:rsid w:val="001E7BCF"/>
    <w:rsid w:val="00242A10"/>
    <w:rsid w:val="0024694E"/>
    <w:rsid w:val="002661EE"/>
    <w:rsid w:val="0027505E"/>
    <w:rsid w:val="0027656E"/>
    <w:rsid w:val="00283809"/>
    <w:rsid w:val="002973F9"/>
    <w:rsid w:val="002A3D45"/>
    <w:rsid w:val="002A6164"/>
    <w:rsid w:val="002C100D"/>
    <w:rsid w:val="002C40E3"/>
    <w:rsid w:val="002C7288"/>
    <w:rsid w:val="002D7583"/>
    <w:rsid w:val="002F2450"/>
    <w:rsid w:val="002F7627"/>
    <w:rsid w:val="00301EFD"/>
    <w:rsid w:val="0030413A"/>
    <w:rsid w:val="00306778"/>
    <w:rsid w:val="003166AB"/>
    <w:rsid w:val="00335048"/>
    <w:rsid w:val="00341B62"/>
    <w:rsid w:val="00346E4F"/>
    <w:rsid w:val="0035252D"/>
    <w:rsid w:val="003540F2"/>
    <w:rsid w:val="0035512D"/>
    <w:rsid w:val="00356A2C"/>
    <w:rsid w:val="003A051F"/>
    <w:rsid w:val="003A34FD"/>
    <w:rsid w:val="003B0ADD"/>
    <w:rsid w:val="003C138D"/>
    <w:rsid w:val="003F5D58"/>
    <w:rsid w:val="00450998"/>
    <w:rsid w:val="00462590"/>
    <w:rsid w:val="00474665"/>
    <w:rsid w:val="00476F90"/>
    <w:rsid w:val="00490721"/>
    <w:rsid w:val="004A0E50"/>
    <w:rsid w:val="004A64EA"/>
    <w:rsid w:val="004B72A9"/>
    <w:rsid w:val="004C25F1"/>
    <w:rsid w:val="004C5EAF"/>
    <w:rsid w:val="004D1213"/>
    <w:rsid w:val="004D61B5"/>
    <w:rsid w:val="004D7401"/>
    <w:rsid w:val="004E0CC2"/>
    <w:rsid w:val="005151FF"/>
    <w:rsid w:val="005315D9"/>
    <w:rsid w:val="00533382"/>
    <w:rsid w:val="005427D1"/>
    <w:rsid w:val="00542EE7"/>
    <w:rsid w:val="0055183C"/>
    <w:rsid w:val="005864E0"/>
    <w:rsid w:val="005A0B37"/>
    <w:rsid w:val="005C03B5"/>
    <w:rsid w:val="005F605A"/>
    <w:rsid w:val="006451BE"/>
    <w:rsid w:val="0065404E"/>
    <w:rsid w:val="006630E6"/>
    <w:rsid w:val="00667C20"/>
    <w:rsid w:val="00671003"/>
    <w:rsid w:val="006811E3"/>
    <w:rsid w:val="006D0EC3"/>
    <w:rsid w:val="006D37EF"/>
    <w:rsid w:val="006D54C3"/>
    <w:rsid w:val="006D6ACD"/>
    <w:rsid w:val="006D7209"/>
    <w:rsid w:val="006F4B67"/>
    <w:rsid w:val="00700B56"/>
    <w:rsid w:val="00715ABC"/>
    <w:rsid w:val="0072379F"/>
    <w:rsid w:val="00790947"/>
    <w:rsid w:val="007945F6"/>
    <w:rsid w:val="007A5DAF"/>
    <w:rsid w:val="007A78B1"/>
    <w:rsid w:val="007B179D"/>
    <w:rsid w:val="007B468A"/>
    <w:rsid w:val="007B5618"/>
    <w:rsid w:val="007C5E77"/>
    <w:rsid w:val="007C78BE"/>
    <w:rsid w:val="007F336F"/>
    <w:rsid w:val="007F715E"/>
    <w:rsid w:val="00801D86"/>
    <w:rsid w:val="00802B06"/>
    <w:rsid w:val="00803C72"/>
    <w:rsid w:val="00806E4D"/>
    <w:rsid w:val="00827646"/>
    <w:rsid w:val="00842B89"/>
    <w:rsid w:val="00852BC6"/>
    <w:rsid w:val="0086700A"/>
    <w:rsid w:val="0088666A"/>
    <w:rsid w:val="008A2BD6"/>
    <w:rsid w:val="008B32CA"/>
    <w:rsid w:val="008C3809"/>
    <w:rsid w:val="008D0178"/>
    <w:rsid w:val="008D12F2"/>
    <w:rsid w:val="008D2F73"/>
    <w:rsid w:val="00910687"/>
    <w:rsid w:val="009157A0"/>
    <w:rsid w:val="009357C1"/>
    <w:rsid w:val="00937B29"/>
    <w:rsid w:val="00937C74"/>
    <w:rsid w:val="009440F0"/>
    <w:rsid w:val="009765CF"/>
    <w:rsid w:val="00977A8F"/>
    <w:rsid w:val="009931BC"/>
    <w:rsid w:val="00997C91"/>
    <w:rsid w:val="009A01D8"/>
    <w:rsid w:val="009A1C7B"/>
    <w:rsid w:val="009E1939"/>
    <w:rsid w:val="00A06B27"/>
    <w:rsid w:val="00A10BB7"/>
    <w:rsid w:val="00A2217E"/>
    <w:rsid w:val="00A45D35"/>
    <w:rsid w:val="00A473E0"/>
    <w:rsid w:val="00A5152D"/>
    <w:rsid w:val="00A53662"/>
    <w:rsid w:val="00A81191"/>
    <w:rsid w:val="00A91C8E"/>
    <w:rsid w:val="00A97E67"/>
    <w:rsid w:val="00AA542C"/>
    <w:rsid w:val="00AA6B7B"/>
    <w:rsid w:val="00AA6D8F"/>
    <w:rsid w:val="00AD13A7"/>
    <w:rsid w:val="00AD5290"/>
    <w:rsid w:val="00AE3248"/>
    <w:rsid w:val="00AF550F"/>
    <w:rsid w:val="00B0164E"/>
    <w:rsid w:val="00B03CD0"/>
    <w:rsid w:val="00B67A9F"/>
    <w:rsid w:val="00B71151"/>
    <w:rsid w:val="00B920E0"/>
    <w:rsid w:val="00B954A7"/>
    <w:rsid w:val="00BA692F"/>
    <w:rsid w:val="00BB4CB5"/>
    <w:rsid w:val="00BC4CE2"/>
    <w:rsid w:val="00BD271E"/>
    <w:rsid w:val="00BD5FD1"/>
    <w:rsid w:val="00BF3F57"/>
    <w:rsid w:val="00BF4108"/>
    <w:rsid w:val="00C07527"/>
    <w:rsid w:val="00C237CC"/>
    <w:rsid w:val="00C37F42"/>
    <w:rsid w:val="00C53740"/>
    <w:rsid w:val="00C80CFD"/>
    <w:rsid w:val="00C907BC"/>
    <w:rsid w:val="00C9256A"/>
    <w:rsid w:val="00C975BB"/>
    <w:rsid w:val="00CA6566"/>
    <w:rsid w:val="00CB121F"/>
    <w:rsid w:val="00CC4CC9"/>
    <w:rsid w:val="00CC782F"/>
    <w:rsid w:val="00CC7F77"/>
    <w:rsid w:val="00CD1034"/>
    <w:rsid w:val="00CD3F5F"/>
    <w:rsid w:val="00CF3FD6"/>
    <w:rsid w:val="00CF573F"/>
    <w:rsid w:val="00CF5F68"/>
    <w:rsid w:val="00D02FA3"/>
    <w:rsid w:val="00D032F7"/>
    <w:rsid w:val="00D044AC"/>
    <w:rsid w:val="00D048B2"/>
    <w:rsid w:val="00D12BC3"/>
    <w:rsid w:val="00D35761"/>
    <w:rsid w:val="00D51262"/>
    <w:rsid w:val="00D6593B"/>
    <w:rsid w:val="00D812A5"/>
    <w:rsid w:val="00D84FA9"/>
    <w:rsid w:val="00D92198"/>
    <w:rsid w:val="00D96BB9"/>
    <w:rsid w:val="00DC1B9E"/>
    <w:rsid w:val="00DD4C9B"/>
    <w:rsid w:val="00DD686D"/>
    <w:rsid w:val="00DE2EB5"/>
    <w:rsid w:val="00DF454D"/>
    <w:rsid w:val="00E021FF"/>
    <w:rsid w:val="00E03A00"/>
    <w:rsid w:val="00E35165"/>
    <w:rsid w:val="00E61AB4"/>
    <w:rsid w:val="00E62EF9"/>
    <w:rsid w:val="00E71E0F"/>
    <w:rsid w:val="00EA163A"/>
    <w:rsid w:val="00EA30C4"/>
    <w:rsid w:val="00EA3AF8"/>
    <w:rsid w:val="00EB07C2"/>
    <w:rsid w:val="00EB45AB"/>
    <w:rsid w:val="00ED307F"/>
    <w:rsid w:val="00ED5B18"/>
    <w:rsid w:val="00ED6BC2"/>
    <w:rsid w:val="00EE5C59"/>
    <w:rsid w:val="00EE6B44"/>
    <w:rsid w:val="00F20F43"/>
    <w:rsid w:val="00F33CE5"/>
    <w:rsid w:val="00F4433E"/>
    <w:rsid w:val="00F45796"/>
    <w:rsid w:val="00F46B92"/>
    <w:rsid w:val="00F72066"/>
    <w:rsid w:val="00F80167"/>
    <w:rsid w:val="00F912D2"/>
    <w:rsid w:val="00F941E3"/>
    <w:rsid w:val="00FA652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AA6D8F"/>
    <w:rPr>
      <w:color w:val="808080"/>
      <w:bdr w:space="0" w:sz="0" w:color="auto" w:val="none"/>
      <w:shd w:fill="auto" w:color="auto" w:val="clear"/>
    </w:rPr>
  </w:style>
  <w:style w:customStyle="true" w:styleId="eSPISCCParagraphDefaultFont" w:type="character">
    <w:name w:val="eSPIS_CC_Paragraph Default Font"/>
    <w:basedOn w:val="Zadanifontodlomka"/>
    <w:rsid w:val="00AA6D8F"/>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AA6D8F"/>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AA6D8F"/>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A6D8F"/>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AA6D8F"/>
    <w:rPr>
      <w:color w:val="808080"/>
      <w:bdr w:color="auto" w:space="0" w:sz="0" w:val="none"/>
      <w:shd w:color="auto" w:fill="auto" w:val="clear"/>
    </w:rPr>
  </w:style>
  <w:style w:customStyle="1" w:styleId="eSPISCCParagraphDefaultFont" w:type="character">
    <w:name w:val="eSPIS_CC_Paragraph Default Font"/>
    <w:basedOn w:val="Zadanifontodlomka"/>
    <w:rsid w:val="00AA6D8F"/>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AA6D8F"/>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AA6D8F"/>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A6D8F"/>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07741903">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lipnja 2017.</izvorni_sadrzaj>
    <derivirana_varijabla naziv="DomainObject.DatumDonosenjaOdluke_1">12.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515</izvorni_sadrzaj>
    <derivirana_varijabla naziv="DomainObject.Predmet.Broj_1">515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veljače 2017.</izvorni_sadrzaj>
    <derivirana_varijabla naziv="DomainObject.Predmet.DatumOsnivanja_1">17.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St-515/2017</izvorni_sadrzaj>
    <derivirana_varijabla naziv="DomainObject.Predmet.OznakaBroj_1">St-515/2017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VREDO STUDIO d.o.o.</izvorni_sadrzaj>
    <derivirana_varijabla naziv="DomainObject.Predmet.ProtustrankaFormated_1">  VREDO STUDIO d.o.o.</derivirana_varijabla>
  </DomainObject.Predmet.ProtustrankaFormated>
  <DomainObject.Predmet.ProtustrankaFormatedOIB>
    <izvorni_sadrzaj>  VREDO STUDIO d.o.o., OIB 52706782144</izvorni_sadrzaj>
    <derivirana_varijabla naziv="DomainObject.Predmet.ProtustrankaFormatedOIB_1">  VREDO STUDIO d.o.o., OIB 52706782144</derivirana_varijabla>
  </DomainObject.Predmet.ProtustrankaFormatedOIB>
  <DomainObject.Predmet.ProtustrankaFormatedWithAdress>
    <izvorni_sadrzaj> VREDO STUDIO d.o.o., Dražena Petrovića 14, 44250 Petrinja</izvorni_sadrzaj>
    <derivirana_varijabla naziv="DomainObject.Predmet.ProtustrankaFormatedWithAdress_1"> VREDO STUDIO d.o.o., Dražena Petrovića 14, 44250 Petrinja</derivirana_varijabla>
  </DomainObject.Predmet.ProtustrankaFormatedWithAdress>
  <DomainObject.Predmet.ProtustrankaFormatedWithAdressOIB>
    <izvorni_sadrzaj> VREDO STUDIO d.o.o., OIB 52706782144, Dražena Petrovića 14, 44250 Petrinja</izvorni_sadrzaj>
    <derivirana_varijabla naziv="DomainObject.Predmet.ProtustrankaFormatedWithAdressOIB_1"> VREDO STUDIO d.o.o., OIB 52706782144, Dražena Petrovića 14, 44250 Petrinja</derivirana_varijabla>
  </DomainObject.Predmet.ProtustrankaFormatedWithAdressOIB>
  <DomainObject.Predmet.ProtustrankaWithAdress>
    <izvorni_sadrzaj>VREDO STUDIO d.o.o. Dražena Petrovića 14, 44250 Petrinja</izvorni_sadrzaj>
    <derivirana_varijabla naziv="DomainObject.Predmet.ProtustrankaWithAdress_1">VREDO STUDIO d.o.o. Dražena Petrovića 14, 44250 Petrinja</derivirana_varijabla>
  </DomainObject.Predmet.ProtustrankaWithAdress>
  <DomainObject.Predmet.ProtustrankaWithAdressOIB>
    <izvorni_sadrzaj>VREDO STUDIO d.o.o., OIB 52706782144, Dražena Petrovića 14, 44250 Petrinja</izvorni_sadrzaj>
    <derivirana_varijabla naziv="DomainObject.Predmet.ProtustrankaWithAdressOIB_1">VREDO STUDIO d.o.o., OIB 52706782144, Dražena Petrovića 14, 44250 Petrinja</derivirana_varijabla>
  </DomainObject.Predmet.ProtustrankaWithAdressOIB>
  <DomainObject.Predmet.ProtustrankaNazivFormated>
    <izvorni_sadrzaj>VREDO STUDIO d.o.o.</izvorni_sadrzaj>
    <derivirana_varijabla naziv="DomainObject.Predmet.ProtustrankaNazivFormated_1">VREDO STUDIO d.o.o.</derivirana_varijabla>
  </DomainObject.Predmet.ProtustrankaNazivFormated>
  <DomainObject.Predmet.ProtustrankaNazivFormatedOIB>
    <izvorni_sadrzaj>VREDO STUDIO d.o.o., OIB 52706782144</izvorni_sadrzaj>
    <derivirana_varijabla naziv="DomainObject.Predmet.ProtustrankaNazivFormatedOIB_1">VREDO STUDIO d.o.o., OIB 52706782144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VREDO STUDIO d.o.o.</item>
    </izvorni_sadrzaj>
    <derivirana_varijabla naziv="DomainObject.Predmet.ProtuStrankaListFormated_1">
      <item>VREDO STUDIO d.o.o.</item>
    </derivirana_varijabla>
  </DomainObject.Predmet.ProtuStrankaListFormated>
  <DomainObject.Predmet.ProtuStrankaListFormatedOIB>
    <izvorni_sadrzaj>
      <item>VREDO STUDIO d.o.o., OIB 52706782144</item>
    </izvorni_sadrzaj>
    <derivirana_varijabla naziv="DomainObject.Predmet.ProtuStrankaListFormatedOIB_1">
      <item>VREDO STUDIO d.o.o., OIB 52706782144</item>
    </derivirana_varijabla>
  </DomainObject.Predmet.ProtuStrankaListFormatedOIB>
  <DomainObject.Predmet.ProtuStrankaListFormatedWithAdress>
    <izvorni_sadrzaj>
      <item>VREDO STUDIO d.o.o., Dražena Petrovića 14, 44250 Petrinja</item>
    </izvorni_sadrzaj>
    <derivirana_varijabla naziv="DomainObject.Predmet.ProtuStrankaListFormatedWithAdress_1">
      <item>VREDO STUDIO d.o.o., Dražena Petrovića 14, 44250 Petrinja</item>
    </derivirana_varijabla>
  </DomainObject.Predmet.ProtuStrankaListFormatedWithAdress>
  <DomainObject.Predmet.ProtuStrankaListFormatedWithAdressOIB>
    <izvorni_sadrzaj>
      <item>VREDO STUDIO d.o.o., OIB 52706782144, Dražena Petrovića 14, 44250 Petrinja</item>
    </izvorni_sadrzaj>
    <derivirana_varijabla naziv="DomainObject.Predmet.ProtuStrankaListFormatedWithAdressOIB_1">
      <item>VREDO STUDIO d.o.o., OIB 52706782144, Dražena Petrovića 14, 44250 Petrinja</item>
    </derivirana_varijabla>
  </DomainObject.Predmet.ProtuStrankaListFormatedWithAdressOIB>
  <DomainObject.Predmet.ProtuStrankaListNazivFormated>
    <izvorni_sadrzaj>
      <item>VREDO STUDIO d.o.o.</item>
    </izvorni_sadrzaj>
    <derivirana_varijabla naziv="DomainObject.Predmet.ProtuStrankaListNazivFormated_1">
      <item>VREDO STUDIO d.o.o.</item>
    </derivirana_varijabla>
  </DomainObject.Predmet.ProtuStrankaListNazivFormated>
  <DomainObject.Predmet.ProtuStrankaListNazivFormatedOIB>
    <izvorni_sadrzaj>
      <item>VREDO STUDIO d.o.o., OIB 52706782144</item>
    </izvorni_sadrzaj>
    <derivirana_varijabla naziv="DomainObject.Predmet.ProtuStrankaListNazivFormatedOIB_1">
      <item>VREDO STUDIO d.o.o., OIB 52706782144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2017.</izvorni_sadrzaj>
    <derivirana_varijabla naziv="DomainObject.Datum_1">12. lipnja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VREDO STUDIO d.o.o.</izvorni_sadrzaj>
    <derivirana_varijabla naziv="DomainObject.Predmet.ProtustrankaIDrugi_1">VREDO STUDIO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VREDO STUDIO d.o.o., OIB 52706782144, Dražena Petrovića 14, 44250 Petrinja</izvorni_sadrzaj>
    <derivirana_varijabla naziv="DomainObject.Predmet.ProtustrankaIDrugiAdressOIB_1">VREDO STUDIO d.o.o., OIB 52706782144, Dražena Petrovića 14, 44250 Petrinja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VREDO STUDIO d.o.o.</item>
    </izvorni_sadrzaj>
    <derivirana_varijabla naziv="DomainObject.Predmet.SudioniciListNaziv_1">
      <item>FINA Regionalni centar Zagreb</item>
      <item>VREDO STUDIO d.o.o.</item>
    </derivirana_varijabla>
  </DomainObject.Predmet.SudioniciListNaziv>
  <DomainObject.Predmet.SudioniciListAdressOIB>
    <izvorni_sadrzaj>
      <item>FINA Regionalni centar Zagreb, OIB 85821130368, Trg svibanjskih žrtava 1995. br. 1,10000 Zagreb</item>
      <item>VREDO STUDIO d.o.o., OIB 52706782144, Dražena Petrovića 14,44250 Petrinja</item>
    </izvorni_sadrzaj>
    <derivirana_varijabla naziv="DomainObject.Predmet.SudioniciListAdressOIB_1">
      <item>FINA Regionalni centar Zagreb, OIB 85821130368, Trg svibanjskih žrtava 1995. br. 1,10000 Zagreb</item>
      <item>VREDO STUDIO d.o.o., OIB 52706782144, Dražena Petrovića 14,44250 Petrinja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52706782144</item>
    </izvorni_sadrzaj>
    <derivirana_varijabla naziv="DomainObject.Predmet.SudioniciListNazivOIB_1">
      <item>, OIB 85821130368</item>
      <item>, OIB 52706782144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759CD56-B069-4312-BFC9-A865D9682B2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899</properties:Words>
  <properties:Characters>5008</properties:Characters>
  <properties:Lines>143</properties:Lines>
  <properties:Paragraphs>57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2017-06-12T12:49:00Z</dcterms:created>
  <dc:creator>Vinka Mihalinčić</dc:creator>
  <cp:lastModifiedBy>Valentina Delač</cp:lastModifiedBy>
  <cp:lastPrinted>2017-06-12T12:49:00Z</cp:lastPrinted>
  <dcterms:modified xmlns:xsi="http://www.w3.org/2001/XMLSchema-instance" xsi:type="dcterms:W3CDTF">2017-06-12T12:52:00Z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