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0be3" w14:paraId="a740be3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D103E7">
        <w:rPr>
          <w:b/>
        </w:rPr>
        <w:t>420</w:t>
      </w:r>
      <w:r w:rsidR="0037057F">
        <w:rPr>
          <w:b/>
        </w:rPr>
        <w:t>/19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1F1DAA" w:rsidP="00407841" w:rsidR="00407841" w:rsidRPr="00FD428F">
      <w:pPr>
        <w:jc w:val="both"/>
        <w:rPr>
          <w:b/>
        </w:rPr>
      </w:pPr>
      <w:r>
        <w:rPr>
          <w:b/>
        </w:rPr>
        <w:t>TRGOVAČKI SUD U DUBROVNIKU</w:t>
      </w:r>
    </w:p>
    <w:p w:rsidRDefault="001F1DAA" w:rsidP="00407841" w:rsidR="001B47A7">
      <w:pPr>
        <w:jc w:val="both"/>
        <w:rPr>
          <w:b/>
        </w:rPr>
      </w:pPr>
      <w:r>
        <w:rPr>
          <w:b/>
        </w:rPr>
        <w:t>Dr. Ante Starčevića 23</w:t>
      </w:r>
    </w:p>
    <w:p w:rsidRDefault="001F1DAA" w:rsidP="00407841" w:rsidR="001F1DAA">
      <w:pPr>
        <w:jc w:val="both"/>
        <w:rPr>
          <w:b/>
        </w:rPr>
      </w:pPr>
    </w:p>
    <w:p w:rsidRDefault="001F1DAA" w:rsidP="00407841" w:rsidR="001F1DAA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411080" w:rsidP="00A45EAD" w:rsidR="00524FB3">
      <w:pPr>
        <w:ind w:firstLine="708"/>
        <w:jc w:val="both"/>
      </w:pPr>
      <w:r>
        <w:t>Trgovački sud u Dubrovniku,</w:t>
      </w:r>
      <w:r w:rsidR="00407841" w:rsidRPr="00FD428F">
        <w:t xml:space="preserve">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47524F">
        <w:t xml:space="preserve"> </w:t>
      </w:r>
      <w:r w:rsidR="00A45EAD">
        <w:t>TOSCANA j.d.o.o. za ugostiteljstvo, usluge i trgovinu dana, Ivana Gundulića 19, Metković, OIB:  82938260834, dana</w:t>
      </w:r>
      <w:r w:rsidR="007D0F02">
        <w:t xml:space="preserve"> 21. lip</w:t>
      </w:r>
      <w:r w:rsidR="00A45EAD">
        <w:t>nja 2019.g.</w:t>
      </w: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47524F">
        <w:t xml:space="preserve"> </w:t>
      </w:r>
      <w:r w:rsidR="007C1AA6" w:rsidRPr="007C1AA6">
        <w:t>TOSCANA j.d.o.o. za ugostiteljstvo, usluge i trgovinu dana, Ivana Gundulića 19, Metković, OIB:  82938260834</w:t>
      </w:r>
      <w:r w:rsidR="0047524F">
        <w:t xml:space="preserve">, </w:t>
      </w:r>
      <w:r w:rsidR="00EB2616">
        <w:t xml:space="preserve"> </w:t>
      </w:r>
      <w:r w:rsidRPr="00FD428F">
        <w:t>da u roku od 15 dana solidarno up</w:t>
      </w:r>
      <w:r w:rsidR="001F1DAA">
        <w:t>late na sudski depozit ovog sud br. HR5123900011300069195</w:t>
      </w:r>
      <w:r w:rsidRPr="00FD428F">
        <w:t xml:space="preserve">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446160">
        <w:t xml:space="preserve">pozivom na broj </w:t>
      </w:r>
      <w:r w:rsidR="003D1676" w:rsidRPr="00FD428F">
        <w:t>10-</w:t>
      </w:r>
      <w:r w:rsidR="00D103E7">
        <w:t>420</w:t>
      </w:r>
      <w:r w:rsidR="001F1DAA">
        <w:t>-19</w:t>
      </w:r>
      <w:r w:rsidR="008C2B3C">
        <w:t xml:space="preserve">, </w:t>
      </w:r>
      <w:r w:rsidR="002D78E4" w:rsidRPr="00FD428F">
        <w:t>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</w:t>
      </w:r>
      <w:r w:rsidR="00D103E7">
        <w:t>Trgovačkom sudu u Dubrovniku</w:t>
      </w:r>
      <w:r w:rsidR="006E4014">
        <w:t xml:space="preserve"> </w:t>
      </w:r>
      <w:r w:rsidR="00D76EDF" w:rsidRPr="00FD428F">
        <w:t xml:space="preserve">dana </w:t>
      </w:r>
      <w:r w:rsidR="00D103E7">
        <w:t>16</w:t>
      </w:r>
      <w:r w:rsidR="009E1D0A">
        <w:t>.</w:t>
      </w:r>
      <w:r w:rsidR="00E67B41">
        <w:t xml:space="preserve"> </w:t>
      </w:r>
      <w:r w:rsidR="00D103E7">
        <w:t>travnja</w:t>
      </w:r>
      <w:r w:rsidR="00BA1BAA" w:rsidRPr="00FD428F">
        <w:t xml:space="preserve"> </w:t>
      </w:r>
      <w:r w:rsidR="00EB36DB">
        <w:t>2019</w:t>
      </w:r>
      <w:r w:rsidRPr="00FD428F">
        <w:t>.g. prijedlog za otvaranje stečajnog postupka nad dužnikom</w:t>
      </w:r>
      <w:r w:rsidR="00091C4E">
        <w:t xml:space="preserve"> TOSCANA j.d.o.o. za ugostiteljstvo, usluge i trgovinu dana, Ivana Gundulića 19, Metković, OIB:  82938260834</w:t>
      </w:r>
      <w:r w:rsidR="0047524F">
        <w:t>.</w:t>
      </w:r>
      <w:r w:rsidR="00091C4E">
        <w:t xml:space="preserve"> </w:t>
      </w: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D103E7">
        <w:t>18</w:t>
      </w:r>
      <w:r w:rsidR="008E04A1">
        <w:t xml:space="preserve">. </w:t>
      </w:r>
      <w:r w:rsidR="00D103E7">
        <w:t>travnja</w:t>
      </w:r>
      <w:r w:rsidR="00EB36DB">
        <w:t xml:space="preserve"> 2019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D103E7">
        <w:t>53</w:t>
      </w:r>
      <w:r w:rsidR="006E4014">
        <w:t>.</w:t>
      </w:r>
      <w:r w:rsidR="00D103E7">
        <w:t>580,93</w:t>
      </w:r>
      <w:r w:rsidR="009E1D0A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D103E7">
        <w:t>25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D103E7">
        <w:t>242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</w:t>
      </w:r>
      <w:r w:rsidR="0037057F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467BC9" w:rsidP="00407841" w:rsidR="001D4345" w:rsidRPr="00480E9F">
      <w:pPr>
        <w:jc w:val="center"/>
        <w:rPr>
          <w:b/>
        </w:rPr>
      </w:pPr>
      <w:r>
        <w:rPr>
          <w:b/>
        </w:rPr>
        <w:t>U Dubrovniku, 21</w:t>
      </w:r>
      <w:r w:rsidR="00446160">
        <w:rPr>
          <w:b/>
        </w:rPr>
        <w:t>.</w:t>
      </w:r>
      <w:r>
        <w:rPr>
          <w:b/>
        </w:rPr>
        <w:t xml:space="preserve"> </w:t>
      </w:r>
      <w:r w:rsidR="00446160">
        <w:rPr>
          <w:b/>
        </w:rPr>
        <w:t>lipnja</w:t>
      </w:r>
      <w:r w:rsidR="001F1DAA">
        <w:rPr>
          <w:b/>
        </w:rPr>
        <w:t xml:space="preserve"> 2019 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80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103E7">
          <w:t>420</w:t>
        </w:r>
        <w:r w:rsidR="0037057F">
          <w:t>/19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91C4E"/>
    <w:rsid w:val="000C2281"/>
    <w:rsid w:val="000D1ACF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1DAA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B380F"/>
    <w:rsid w:val="002C00A2"/>
    <w:rsid w:val="002D78E4"/>
    <w:rsid w:val="002E40A6"/>
    <w:rsid w:val="003045F3"/>
    <w:rsid w:val="00327417"/>
    <w:rsid w:val="00355461"/>
    <w:rsid w:val="00370079"/>
    <w:rsid w:val="0037057F"/>
    <w:rsid w:val="003716B5"/>
    <w:rsid w:val="00396519"/>
    <w:rsid w:val="0039697D"/>
    <w:rsid w:val="003A1AC6"/>
    <w:rsid w:val="003C569E"/>
    <w:rsid w:val="003D1676"/>
    <w:rsid w:val="003D731C"/>
    <w:rsid w:val="003E5BBD"/>
    <w:rsid w:val="003F177E"/>
    <w:rsid w:val="00407841"/>
    <w:rsid w:val="00411080"/>
    <w:rsid w:val="0043509E"/>
    <w:rsid w:val="004410EB"/>
    <w:rsid w:val="00443432"/>
    <w:rsid w:val="00446160"/>
    <w:rsid w:val="00456496"/>
    <w:rsid w:val="004634EE"/>
    <w:rsid w:val="00464D3F"/>
    <w:rsid w:val="00466197"/>
    <w:rsid w:val="00467BC9"/>
    <w:rsid w:val="0047524F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61076"/>
    <w:rsid w:val="00686368"/>
    <w:rsid w:val="006A76BD"/>
    <w:rsid w:val="006C4D7E"/>
    <w:rsid w:val="006E2DFA"/>
    <w:rsid w:val="006E4014"/>
    <w:rsid w:val="006F2714"/>
    <w:rsid w:val="00710238"/>
    <w:rsid w:val="00712AE0"/>
    <w:rsid w:val="007170D7"/>
    <w:rsid w:val="00733997"/>
    <w:rsid w:val="007634B0"/>
    <w:rsid w:val="00772BD0"/>
    <w:rsid w:val="007B2125"/>
    <w:rsid w:val="007C1AA6"/>
    <w:rsid w:val="007C2CCE"/>
    <w:rsid w:val="007D0F02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04A1"/>
    <w:rsid w:val="008E102D"/>
    <w:rsid w:val="008E3CA3"/>
    <w:rsid w:val="00936740"/>
    <w:rsid w:val="0096209E"/>
    <w:rsid w:val="00976AE2"/>
    <w:rsid w:val="009870A9"/>
    <w:rsid w:val="009D5071"/>
    <w:rsid w:val="009D7CA5"/>
    <w:rsid w:val="009E1D0A"/>
    <w:rsid w:val="009F5F0C"/>
    <w:rsid w:val="00A126EF"/>
    <w:rsid w:val="00A2230F"/>
    <w:rsid w:val="00A223CC"/>
    <w:rsid w:val="00A337D8"/>
    <w:rsid w:val="00A45EAD"/>
    <w:rsid w:val="00A640F1"/>
    <w:rsid w:val="00A7079F"/>
    <w:rsid w:val="00A86E52"/>
    <w:rsid w:val="00A93497"/>
    <w:rsid w:val="00A94B37"/>
    <w:rsid w:val="00A96BCE"/>
    <w:rsid w:val="00AC3859"/>
    <w:rsid w:val="00AD174F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CF7DDC"/>
    <w:rsid w:val="00D103E7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362EA"/>
    <w:rsid w:val="00E52B8B"/>
    <w:rsid w:val="00E6442B"/>
    <w:rsid w:val="00E67B41"/>
    <w:rsid w:val="00EA5C88"/>
    <w:rsid w:val="00EB0E64"/>
    <w:rsid w:val="00EB11A9"/>
    <w:rsid w:val="00EB2616"/>
    <w:rsid w:val="00EB36DB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8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8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8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8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8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8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8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8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435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2019.</izvorni_sadrzaj>
    <derivirana_varijabla naziv="DomainObject.DatumDonosenjaOdluke_1">21.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St-420/2019</izvorni_sadrzaj>
    <derivirana_varijabla naziv="DomainObject.Predmet.OznakaBroj_1">St-420/2019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TOSCANA j.d.o.o. za ugostiteljstvo, usluge i trgovinu</izvorni_sadrzaj>
    <derivirana_varijabla naziv="DomainObject.Predmet.ProtustrankaFormated_1">  TOSCANA j.d.o.o. za ugostiteljstvo, usluge i trgovinu</derivirana_varijabla>
  </DomainObject.Predmet.ProtustrankaFormated>
  <DomainObject.Predmet.ProtustrankaFormatedOIB>
    <izvorni_sadrzaj>  TOSCANA j.d.o.o. za ugostiteljstvo, usluge i trgovinu, OIB 82938260834</izvorni_sadrzaj>
    <derivirana_varijabla naziv="DomainObject.Predmet.ProtustrankaFormatedOIB_1">  TOSCANA j.d.o.o. za ugostiteljstvo, usluge i trgovinu, OIB 82938260834</derivirana_varijabla>
  </DomainObject.Predmet.ProtustrankaFormatedOIB>
  <DomainObject.Predmet.ProtustrankaFormatedWithAdress>
    <izvorni_sadrzaj> TOSCANA j.d.o.o. za ugostiteljstvo, usluge i trgovinu, Ivana Gundulića 19, 20350 Metković</izvorni_sadrzaj>
    <derivirana_varijabla naziv="DomainObject.Predmet.ProtustrankaFormatedWithAdress_1"> TOSCANA j.d.o.o. za ugostiteljstvo, usluge i trgovinu, Ivana Gundulića 19, 20350 Metković</derivirana_varijabla>
  </DomainObject.Predmet.ProtustrankaFormatedWithAdress>
  <DomainObject.Predmet.ProtustrankaFormatedWithAdressOIB>
    <izvorni_sadrzaj> TOSCANA j.d.o.o. za ugostiteljstvo, usluge i trgovinu, OIB 82938260834, Ivana Gundulića 19, 20350 Metković</izvorni_sadrzaj>
    <derivirana_varijabla naziv="DomainObject.Predmet.ProtustrankaFormatedWithAdressOIB_1"> TOSCANA j.d.o.o. za ugostiteljstvo, usluge i trgovinu, OIB 82938260834, Ivana Gundulića 19, 20350 Metković</derivirana_varijabla>
  </DomainObject.Predmet.ProtustrankaFormatedWithAdressOIB>
  <DomainObject.Predmet.ProtustrankaWithAdress>
    <izvorni_sadrzaj>TOSCANA j.d.o.o. za ugostiteljstvo, usluge i trgovinu Ivana Gundulića 19, 20350 Metković</izvorni_sadrzaj>
    <derivirana_varijabla naziv="DomainObject.Predmet.ProtustrankaWithAdress_1">TOSCANA j.d.o.o. za ugostiteljstvo, usluge i trgovinu Ivana Gundulića 19, 20350 Metković</derivirana_varijabla>
  </DomainObject.Predmet.ProtustrankaWithAdress>
  <DomainObject.Predmet.ProtustrankaWithAdressOIB>
    <izvorni_sadrzaj>TOSCANA j.d.o.o. za ugostiteljstvo, usluge i trgovinu, OIB 82938260834, Ivana Gundulića 19, 20350 Metković</izvorni_sadrzaj>
    <derivirana_varijabla naziv="DomainObject.Predmet.ProtustrankaWithAdressOIB_1">TOSCANA j.d.o.o. za ugostiteljstvo, usluge i trgovinu, OIB 82938260834, Ivana Gundulića 19, 20350 Metković</derivirana_varijabla>
  </DomainObject.Predmet.ProtustrankaWithAdressOIB>
  <DomainObject.Predmet.ProtustrankaNazivFormated>
    <izvorni_sadrzaj>TOSCANA j.d.o.o. za ugostiteljstvo, usluge i trgovinu</izvorni_sadrzaj>
    <derivirana_varijabla naziv="DomainObject.Predmet.ProtustrankaNazivFormated_1">TOSCANA j.d.o.o. za ugostiteljstvo, usluge i trgovinu</derivirana_varijabla>
  </DomainObject.Predmet.ProtustrankaNazivFormated>
  <DomainObject.Predmet.ProtustrankaNazivFormatedOIB>
    <izvorni_sadrzaj>TOSCANA j.d.o.o. za ugostiteljstvo, usluge i trgovinu, OIB 82938260834</izvorni_sadrzaj>
    <derivirana_varijabla naziv="DomainObject.Predmet.ProtustrankaNazivFormatedOIB_1">TOSCANA j.d.o.o. za ugostiteljstvo, usluge i trgovinu, OIB 82938260834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53580.93</izvorni_sadrzaj>
    <derivirana_varijabla naziv="DomainObject.Predmet.TrenutnaVrijednost_1">53580.93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TOSCANA j.d.o.o. za ugostiteljstvo, usluge i trgovinu</item>
    </izvorni_sadrzaj>
    <derivirana_varijabla naziv="DomainObject.Predmet.ProtuStrankaListFormated_1">
      <item>TOSCANA j.d.o.o. za ugostiteljstvo, usluge i trgovinu</item>
    </derivirana_varijabla>
  </DomainObject.Predmet.ProtuStrankaListFormated>
  <DomainObject.Predmet.ProtuStrankaListFormatedOIB>
    <izvorni_sadrzaj>
      <item>TOSCANA j.d.o.o. za ugostiteljstvo, usluge i trgovinu, OIB 82938260834</item>
    </izvorni_sadrzaj>
    <derivirana_varijabla naziv="DomainObject.Predmet.ProtuStrankaListFormatedOIB_1">
      <item>TOSCANA j.d.o.o. za ugostiteljstvo, usluge i trgovinu, OIB 82938260834</item>
    </derivirana_varijabla>
  </DomainObject.Predmet.ProtuStrankaListFormatedOIB>
  <DomainObject.Predmet.ProtuStrankaListFormatedWithAdress>
    <izvorni_sadrzaj>
      <item>TOSCANA j.d.o.o. za ugostiteljstvo, usluge i trgovinu, Ivana Gundulića 19, 20350 Metković</item>
    </izvorni_sadrzaj>
    <derivirana_varijabla naziv="DomainObject.Predmet.ProtuStrankaListFormatedWithAdress_1">
      <item>TOSCANA j.d.o.o. za ugostiteljstvo, usluge i trgovinu, Ivana Gundulića 19, 20350 Metković</item>
    </derivirana_varijabla>
  </DomainObject.Predmet.ProtuStrankaListFormatedWithAdress>
  <DomainObject.Predmet.ProtuStrankaListFormatedWithAdressOIB>
    <izvorni_sadrzaj>
      <item>TOSCANA j.d.o.o. za ugostiteljstvo, usluge i trgovinu, OIB 82938260834, Ivana Gundulića 19, 20350 Metković</item>
    </izvorni_sadrzaj>
    <derivirana_varijabla naziv="DomainObject.Predmet.ProtuStrankaListFormatedWithAdressOIB_1">
      <item>TOSCANA j.d.o.o. za ugostiteljstvo, usluge i trgovinu, OIB 82938260834, Ivana Gundulića 19, 20350 Metković</item>
    </derivirana_varijabla>
  </DomainObject.Predmet.ProtuStrankaListFormatedWithAdressOIB>
  <DomainObject.Predmet.ProtuStrankaListNazivFormated>
    <izvorni_sadrzaj>
      <item>TOSCANA j.d.o.o. za ugostiteljstvo, usluge i trgovinu</item>
    </izvorni_sadrzaj>
    <derivirana_varijabla naziv="DomainObject.Predmet.ProtuStrankaListNazivFormated_1">
      <item>TOSCANA j.d.o.o. za ugostiteljstvo, usluge i trgovinu</item>
    </derivirana_varijabla>
  </DomainObject.Predmet.ProtuStrankaListNazivFormated>
  <DomainObject.Predmet.ProtuStrankaListNazivFormatedOIB>
    <izvorni_sadrzaj>
      <item>TOSCANA j.d.o.o. za ugostiteljstvo, usluge i trgovinu, OIB 82938260834</item>
    </izvorni_sadrzaj>
    <derivirana_varijabla naziv="DomainObject.Predmet.ProtuStrankaListNazivFormatedOIB_1">
      <item>TOSCANA j.d.o.o. za ugostiteljstvo, usluge i trgovinu, OIB 82938260834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2019.</izvorni_sadrzaj>
    <derivirana_varijabla naziv="DomainObject.Datum_1">21.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TOSCANA j.d.o.o. za ugostiteljstvo, usluge i trgovinu</izvorni_sadrzaj>
    <derivirana_varijabla naziv="DomainObject.Predmet.ProtustrankaIDrugi_1">TOSCANA j.d.o.o. za ugostiteljstvo,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TOSCANA j.d.o.o. za ugostiteljstvo, usluge i trgovinu, OIB 82938260834, Ivana Gundulića 19, 20350 Metković</izvorni_sadrzaj>
    <derivirana_varijabla naziv="DomainObject.Predmet.ProtustrankaIDrugiAdressOIB_1">TOSCANA j.d.o.o. za ugostiteljstvo, usluge i trgovinu, OIB 82938260834,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TOSCANA j.d.o.o. za ugostiteljstvo, usluge i trgovinu</item>
    </izvorni_sadrzaj>
    <derivirana_varijabla naziv="DomainObject.Predmet.SudioniciListNaziv_1">
      <item>FINA, RC Split, Podružnica Dubrovnik</item>
      <item>TOSCANA j.d.o.o. za ugostiteljstvo,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TOSCANA j.d.o.o. za ugostiteljstvo, usluge i trgovinu, OIB 82938260834, Ivana Gundulića 19,20350 Metković</item>
    </izvorni_sadrzaj>
    <derivirana_varijabla naziv="DomainObject.Predmet.SudioniciListAdressOIB_1">
      <item>FINA, RC Split, Podružnica Dubrovnik, OIB 85821130368, Vukovarska 2,20000 Dubrovnik</item>
      <item>TOSCANA j.d.o.o. za ugostiteljstvo, usluge i trgovinu, OIB 82938260834, Ivana Gundulića 19,20350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82938260834</item>
    </izvorni_sadrzaj>
    <derivirana_varijabla naziv="DomainObject.Predmet.SudioniciListNazivOIB_1">
      <item>, OIB 85821130368</item>
      <item>, OIB 82938260834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St-420/2019-10</izvorni_sadrzaj>
    <derivirana_varijabla naziv="DomainObject.PredzadnjaOdlukaIzPredmeta.Oznaka_1">St-420/2019-10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88345-DF10-438A-B73D-A191FBE7E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3633</properties:Characters>
  <properties:Lines>94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2019-06-21T11:04:00Z</dcterms:created>
  <dc:creator>Diana Butigan Granić</dc:creator>
  <cp:lastModifiedBy>Sanja Vuković</cp:lastModifiedBy>
  <cp:lastPrinted>2019-03-22T08:16:00Z</cp:lastPrinted>
  <dcterms:modified xmlns:xsi="http://www.w3.org/2001/XMLSchema-instance" xsi:type="dcterms:W3CDTF">2019-06-21T11:29:00Z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(420-19 -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