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16c6" w14:paraId="eed16c6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93F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8F093F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radi naknadne diobe</izvorni_sadrzaj>
    <derivirana_varijabla naziv="DomainObject.Predmet.Opis_1">prijedlog za 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KALKO društvo s ograničenom odgovornošću za usluge kemijskog čišćenja</izvorni_sadrzaj>
    <derivirana_varijabla naziv="DomainObject.Predmet.ProtustrankaFormated_1">  KALKO društvo s ograničenom odgovornošću za usluge kemijskog čišćenja</derivirana_varijabla>
  </DomainObject.Predmet.ProtustrankaFormated>
  <DomainObject.Predmet.ProtustrankaFormatedOIB>
    <izvorni_sadrzaj>  KALKO društvo s ograničenom odgovornošću za usluge kemijskog čišćenja, OIB 67507737814</izvorni_sadrzaj>
    <derivirana_varijabla naziv="DomainObject.Predmet.ProtustrankaFormatedOIB_1">  KALKO društvo s ograničenom odgovornošću za usluge kemijskog čišćenja, OIB 67507737814</derivirana_varijabla>
  </DomainObject.Predmet.ProtustrankaFormatedOIB>
  <DomainObject.Predmet.ProtustrankaFormatedWithAdress>
    <izvorni_sadrzaj> KALKO društvo s ograničenom odgovornošću za usluge kemijskog čišćenja, A. Augustinčića 4, 40000 Čakovec</izvorni_sadrzaj>
    <derivirana_varijabla naziv="DomainObject.Predmet.ProtustrankaFormatedWithAdress_1"> KALKO društvo s ograničenom odgovornošću za usluge kemijskog čišćenja, A. Augustinčića 4, 40000 Čakovec</derivirana_varijabla>
  </DomainObject.Predmet.ProtustrankaFormatedWithAdress>
  <DomainObject.Predmet.ProtustrankaFormatedWithAdressOIB>
    <izvorni_sadrzaj> KALKO društvo s ograničenom odgovornošću za usluge kemijskog čišćenja, OIB 67507737814, A. Augustinčića 4, 40000 Čakovec</izvorni_sadrzaj>
    <derivirana_varijabla naziv="DomainObject.Predmet.ProtustrankaFormatedWithAdressOIB_1"> KALKO društvo s ograničenom odgovornošću za usluge kemijskog čišćenja, OIB 67507737814, A. Augustinčića 4, 40000 Čakovec</derivirana_varijabla>
  </DomainObject.Predmet.ProtustrankaFormatedWithAdressOIB>
  <DomainObject.Predmet.ProtustrankaWithAdress>
    <izvorni_sadrzaj>KALKO društvo s ograničenom odgovornošću za usluge kemijskog čišćenja A. Augustinčića 4, 40000 Čakovec</izvorni_sadrzaj>
    <derivirana_varijabla naziv="DomainObject.Predmet.ProtustrankaWithAdress_1">KALKO društvo s ograničenom odgovornošću za usluge kemijskog čišćenja A. Augustinčića 4, 40000 Čakovec</derivirana_varijabla>
  </DomainObject.Predmet.ProtustrankaWithAdress>
  <DomainObject.Predmet.ProtustrankaWithAdressOIB>
    <izvorni_sadrzaj>KALKO društvo s ograničenom odgovornošću za usluge kemijskog čišćenja, OIB 67507737814, A. Augustinčića 4, 40000 Čakovec</izvorni_sadrzaj>
    <derivirana_varijabla naziv="DomainObject.Predmet.ProtustrankaWithAdressOIB_1">KALKO društvo s ograničenom odgovornošću za usluge kemijskog čišćenja, OIB 67507737814, A. Augustinčića 4, 40000 Čakovec</derivirana_varijabla>
  </DomainObject.Predmet.ProtustrankaWithAdressOIB>
  <DomainObject.Predmet.ProtustrankaNazivFormated>
    <izvorni_sadrzaj>KALKO društvo s ograničenom odgovornošću za usluge kemijskog čišćenja</izvorni_sadrzaj>
    <derivirana_varijabla naziv="DomainObject.Predmet.ProtustrankaNazivFormated_1">KALKO društvo s ograničenom odgovornošću za usluge kemijskog čišćenja</derivirana_varijabla>
  </DomainObject.Predmet.ProtustrankaNazivFormated>
  <DomainObject.Predmet.ProtustrankaNazivFormatedOIB>
    <izvorni_sadrzaj>KALKO društvo s ograničenom odgovornošću za usluge kemijskog čišćenja, OIB 67507737814</izvorni_sadrzaj>
    <derivirana_varijabla naziv="DomainObject.Predmet.ProtustrankaNazivFormatedOIB_1">KALKO društvo s ograničenom odgovornošću za usluge kemijskog čišćenja, OIB 67507737814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KALKO društvo s ograničenom odgovornošću za usluge kemijskog čišćenja</item>
    </izvorni_sadrzaj>
    <derivirana_varijabla naziv="DomainObject.Predmet.ProtuStrankaListFormated_1">
      <item>KALKO društvo s ograničenom odgovornošću za usluge kemijskog čišćenja</item>
    </derivirana_varijabla>
  </DomainObject.Predmet.ProtuStrankaListFormated>
  <DomainObject.Predmet.ProtuStrankaListFormatedOIB>
    <izvorni_sadrzaj>
      <item>KALKO društvo s ograničenom odgovornošću za usluge kemijskog čišćenja, OIB 67507737814</item>
    </izvorni_sadrzaj>
    <derivirana_varijabla naziv="DomainObject.Predmet.ProtuStrankaListFormatedOIB_1">
      <item>KALKO društvo s ograničenom odgovornošću za usluge kemijskog čišćenja, OIB 67507737814</item>
    </derivirana_varijabla>
  </DomainObject.Predmet.ProtuStrankaListFormatedOIB>
  <DomainObject.Predmet.ProtuStrankaListFormatedWithAdress>
    <izvorni_sadrzaj>
      <item>KALKO društvo s ograničenom odgovornošću za usluge kemijskog čišćenja, A. Augustinčića 4, 40000 Čakovec</item>
    </izvorni_sadrzaj>
    <derivirana_varijabla naziv="DomainObject.Predmet.ProtuStrankaListFormatedWithAdress_1">
      <item>KALKO društvo s ograničenom odgovornošću za usluge kemijskog čišćenja, A. Augustinčića 4, 40000 Čakovec</item>
    </derivirana_varijabla>
  </DomainObject.Predmet.ProtuStrankaListFormatedWithAdress>
  <DomainObject.Predmet.ProtuStrankaListFormatedWithAdressOIB>
    <izvorni_sadrzaj>
      <item>KALKO društvo s ograničenom odgovornošću za usluge kemijskog čišćenja, OIB 67507737814, A. Augustinčića 4, 40000 Čakovec</item>
    </izvorni_sadrzaj>
    <derivirana_varijabla naziv="DomainObject.Predmet.ProtuStrankaListFormatedWithAdressOIB_1">
      <item>KALKO društvo s ograničenom odgovornošću za usluge kemijskog čišćenja, OIB 67507737814, A. Augustinčića 4, 40000 Čakovec</item>
    </derivirana_varijabla>
  </DomainObject.Predmet.ProtuStrankaListFormatedWithAdressOIB>
  <DomainObject.Predmet.ProtuStrankaListNazivFormated>
    <izvorni_sadrzaj>
      <item>KALKO društvo s ograničenom odgovornošću za usluge kemijskog čišćenja</item>
    </izvorni_sadrzaj>
    <derivirana_varijabla naziv="DomainObject.Predmet.ProtuStrankaListNazivFormated_1">
      <item>KALKO društvo s ograničenom odgovornošću za usluge kemijskog čišćenja</item>
    </derivirana_varijabla>
  </DomainObject.Predmet.ProtuStrankaListNazivFormated>
  <DomainObject.Predmet.ProtuStrankaListNazivFormatedOIB>
    <izvorni_sadrzaj>
      <item>KALKO društvo s ograničenom odgovornošću za usluge kemijskog čišćenja, OIB 67507737814</item>
    </izvorni_sadrzaj>
    <derivirana_varijabla naziv="DomainObject.Predmet.ProtuStrankaListNazivFormatedOIB_1">
      <item>KALKO društvo s ograničenom odgovornošću za usluge kemijskog čišćenja, OIB 67507737814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KALKO društvo s ograničenom odgovornošću za usluge kemijskog čišćenja</izvorni_sadrzaj>
    <derivirana_varijabla naziv="DomainObject.Predmet.ProtustrankaIDrugi_1">KALKO društvo s ograničenom odgovornošću za usluge kemijskog čišćenja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KALKO društvo s ograničenom odgovornošću za usluge kemijskog čišćenja, OIB 67507737814, A. Augustinčića 4, 40000 Čakovec</izvorni_sadrzaj>
    <derivirana_varijabla naziv="DomainObject.Predmet.ProtustrankaIDrugiAdressOIB_1">KALKO društvo s ograničenom odgovornošću za usluge kemijskog čišćenja, OIB 67507737814, A. Augustinčića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KALKO društvo s ograničenom odgovornošću za usluge kemijskog čišćenja</item>
    </izvorni_sadrzaj>
    <derivirana_varijabla naziv="DomainObject.Predmet.SudioniciListNaziv_1">
      <item>Financijska agencija</item>
      <item>KALKO društvo s ograničenom odgovornošću za usluge kemijskog čišćenja</item>
    </derivirana_varijabla>
  </DomainObject.Predmet.SudioniciListNaziv>
  <DomainObject.Predmet.SudioniciListAdressOIB>
    <izvorni_sadrzaj>
      <item>Financijska agencija, OIB 85821130368, A. Cesarca 2,42000 Varaždin</item>
      <item>KALKO društvo s ograničenom odgovornošću za usluge kemijskog čišćenja, OIB 67507737814, A. Augustinčića 4,40000 Čakovec</item>
    </izvorni_sadrzaj>
    <derivirana_varijabla naziv="DomainObject.Predmet.SudioniciListAdressOIB_1">
      <item>Financijska agencija, OIB 85821130368, A. Cesarca 2,42000 Varaždin</item>
      <item>KALKO društvo s ograničenom odgovornošću za usluge kemijskog čišćenja, OIB 67507737814, A. Augustinčića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67507737814</item>
    </izvorni_sadrzaj>
    <derivirana_varijabla naziv="DomainObject.Predmet.SudioniciListNazivOIB_1">
      <item>, OIB 85821130368</item>
      <item>, OIB 67507737814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