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249b" w14:paraId="615249b" w:rsidRDefault="009A4C6E" w:rsidP="009A4C6E" w:rsidR="009A4C6E">
      <w:pPr>
        <w:pStyle w:val="Tijeloteksta"/>
        <w:jc w:val="right"/>
        <w15:collapsed w:val="false"/>
      </w:pPr>
      <w:r>
        <w:t>6 St-2158/16-23</w:t>
      </w:r>
    </w:p>
    <w:p w:rsidRDefault="009A4C6E" w:rsidP="009A4C6E" w:rsidR="009A4C6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4C6E" w:rsidP="009A4C6E" w:rsidR="009A4C6E"/>
    <w:p w:rsidRDefault="009A4C6E" w:rsidP="009A4C6E" w:rsidR="009A4C6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A4C6E" w:rsidP="009A4C6E" w:rsidR="009A4C6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A4C6E" w:rsidP="009A4C6E" w:rsidR="009A4C6E"/>
    <w:p w:rsidRDefault="009A4C6E" w:rsidP="009A4C6E" w:rsidR="009A4C6E"/>
    <w:p w:rsidRDefault="009A4C6E" w:rsidP="009A4C6E" w:rsidR="009A4C6E"/>
    <w:p w:rsidRDefault="009A4C6E" w:rsidP="009A4C6E" w:rsidR="009A4C6E"/>
    <w:p w:rsidRDefault="009A4C6E" w:rsidP="009A4C6E" w:rsidR="009A4C6E">
      <w:pPr>
        <w:jc w:val="center"/>
      </w:pPr>
      <w:r>
        <w:t>R E P U B L I K A  H R V A T S  K A</w:t>
      </w:r>
    </w:p>
    <w:p w:rsidRDefault="009A4C6E" w:rsidP="009A4C6E" w:rsidR="009A4C6E">
      <w:pPr>
        <w:jc w:val="center"/>
      </w:pPr>
    </w:p>
    <w:p w:rsidRDefault="009A4C6E" w:rsidP="009A4C6E" w:rsidR="009A4C6E">
      <w:pPr>
        <w:jc w:val="center"/>
      </w:pPr>
      <w:r>
        <w:t>Z A K L J U Č A K</w:t>
      </w:r>
    </w:p>
    <w:p w:rsidRDefault="009A4C6E" w:rsidP="009A4C6E" w:rsidR="009A4C6E"/>
    <w:p w:rsidRDefault="009A4C6E" w:rsidP="009A4C6E" w:rsidR="009A4C6E"/>
    <w:p w:rsidRDefault="009A4C6E" w:rsidP="009A4C6E" w:rsidR="009A4C6E">
      <w:pPr>
        <w:jc w:val="both"/>
      </w:pPr>
      <w:r>
        <w:tab/>
        <w:t>Trgovački sud u Osijeku, po stečajnoj sutkinji Nadi Roso, u stečajnom postupku nad dužnikom</w:t>
      </w:r>
      <w:r>
        <w:rPr>
          <w:color w:val="000000"/>
        </w:rPr>
        <w:t xml:space="preserve"> </w:t>
      </w:r>
      <w:r>
        <w:rPr>
          <w:b/>
        </w:rPr>
        <w:t>KOSNIK j.d.o.o., Osijek, Mostarska 33, MBS: 030166401</w:t>
      </w:r>
      <w:r>
        <w:t xml:space="preserve">, </w:t>
      </w:r>
      <w:r>
        <w:rPr>
          <w:b/>
        </w:rPr>
        <w:t>OIB: 38701723755,</w:t>
      </w:r>
      <w:r>
        <w:t xml:space="preserve"> dana 11. rujna 2017. g., </w:t>
      </w:r>
    </w:p>
    <w:p w:rsidRDefault="009A4C6E" w:rsidP="009A4C6E" w:rsidR="009A4C6E">
      <w:pPr>
        <w:jc w:val="both"/>
      </w:pPr>
      <w:r>
        <w:t xml:space="preserve"> </w:t>
      </w:r>
    </w:p>
    <w:p w:rsidRDefault="009A4C6E" w:rsidP="009A4C6E" w:rsidR="009A4C6E">
      <w:pPr>
        <w:pStyle w:val="Tijeloteksta"/>
        <w:rPr>
          <w:bCs/>
        </w:rPr>
      </w:pPr>
    </w:p>
    <w:p w:rsidRDefault="009A4C6E" w:rsidP="009A4C6E" w:rsidR="009A4C6E">
      <w:pPr>
        <w:pStyle w:val="Tijeloteksta"/>
        <w:ind w:firstLine="360"/>
        <w:jc w:val="center"/>
      </w:pPr>
      <w:r>
        <w:rPr>
          <w:bCs/>
        </w:rPr>
        <w:t>z a k l j u č i o    j  e</w:t>
      </w:r>
    </w:p>
    <w:p w:rsidRDefault="009A4C6E" w:rsidP="009A4C6E" w:rsidR="009A4C6E">
      <w:pPr>
        <w:pStyle w:val="Tijeloteksta"/>
        <w:jc w:val="center"/>
      </w:pPr>
    </w:p>
    <w:p w:rsidRDefault="009A4C6E" w:rsidP="009A4C6E" w:rsidR="009A4C6E">
      <w:pPr>
        <w:pStyle w:val="Tijeloteksta"/>
      </w:pPr>
    </w:p>
    <w:p w:rsidRDefault="009A4C6E" w:rsidP="009A4C6E" w:rsidR="009A4C6E">
      <w:pPr>
        <w:pStyle w:val="Tijeloteksta"/>
        <w:numPr>
          <w:ilvl w:val="0"/>
          <w:numId w:val="5"/>
        </w:numPr>
        <w:ind w:firstLine="705" w:left="0"/>
      </w:pPr>
      <w:r>
        <w:t xml:space="preserve">Poziva se  </w:t>
      </w:r>
      <w:proofErr w:type="spellStart"/>
      <w:r>
        <w:t>z.z</w:t>
      </w:r>
      <w:proofErr w:type="spellEnd"/>
      <w:r>
        <w:t xml:space="preserve">. dužnika </w:t>
      </w:r>
      <w:r>
        <w:rPr>
          <w:b/>
        </w:rPr>
        <w:t xml:space="preserve">Domagoj </w:t>
      </w:r>
      <w:proofErr w:type="spellStart"/>
      <w:r>
        <w:rPr>
          <w:b/>
        </w:rPr>
        <w:t>Bravić</w:t>
      </w:r>
      <w:proofErr w:type="spellEnd"/>
      <w:r>
        <w:rPr>
          <w:b/>
        </w:rPr>
        <w:t xml:space="preserve">, OIB: 13714200364, Marina, Mala vrata 15 </w:t>
      </w:r>
      <w:r>
        <w:t xml:space="preserve">da u suradnji sa stečajnim upraviteljem, izvrši pregled, pohranu i izlučivanje arhivske građe dužnika </w:t>
      </w:r>
      <w:r>
        <w:rPr>
          <w:b/>
        </w:rPr>
        <w:t>KOSNIK j.d.o.o., Osijek, Mostarska 33, MBS: 030166401</w:t>
      </w:r>
      <w:r>
        <w:t xml:space="preserve">, </w:t>
      </w:r>
      <w:r>
        <w:rPr>
          <w:b/>
        </w:rPr>
        <w:t xml:space="preserve">OIB: 38701723755 </w:t>
      </w:r>
      <w:r>
        <w:t>sukladno zakonskim propisima, te da sačini Zapisnik o izlučenoj arhivskoj građi koji će potpisati te dostaviti ovome sudu na gornji broj predmeta, u roku od 15 dana, u protivno će mu se izreći novčana kazna u iznosu od 3.000,00 kn koja se može zamijeniti kaznom zatvora (čl. 107 i čl. 336 SZ).</w:t>
      </w:r>
    </w:p>
    <w:p w:rsidRDefault="009A4C6E" w:rsidP="009A4C6E" w:rsidR="009A4C6E">
      <w:pPr>
        <w:pStyle w:val="Tijeloteksta"/>
        <w:ind w:left="705"/>
      </w:pPr>
    </w:p>
    <w:p w:rsidRDefault="009A4C6E" w:rsidP="009A4C6E" w:rsidR="009A4C6E">
      <w:pPr>
        <w:pStyle w:val="Tijeloteksta"/>
        <w:ind w:firstLine="705"/>
        <w:rPr>
          <w:b/>
        </w:rPr>
      </w:pPr>
      <w:r>
        <w:rPr>
          <w:b/>
        </w:rPr>
        <w:t xml:space="preserve">NAPOMENA: Ukoliko postoje smetnje za arhiviranje pozovite </w:t>
      </w:r>
      <w:proofErr w:type="spellStart"/>
      <w:r>
        <w:rPr>
          <w:b/>
        </w:rPr>
        <w:t>uredujuću</w:t>
      </w:r>
      <w:proofErr w:type="spellEnd"/>
      <w:r>
        <w:rPr>
          <w:b/>
        </w:rPr>
        <w:t xml:space="preserve"> sutkinju Trgovačkog suda u Osijeku na broj 031/285-555.</w:t>
      </w:r>
    </w:p>
    <w:p w:rsidRDefault="009A4C6E" w:rsidP="009A4C6E" w:rsidR="009A4C6E">
      <w:pPr>
        <w:pStyle w:val="Tijeloteksta"/>
      </w:pPr>
    </w:p>
    <w:p w:rsidRDefault="009A4C6E" w:rsidP="009A4C6E" w:rsidR="009A4C6E">
      <w:pPr>
        <w:pStyle w:val="Tijeloteksta"/>
      </w:pPr>
    </w:p>
    <w:p w:rsidRDefault="009A4C6E" w:rsidP="009A4C6E" w:rsidR="009A4C6E">
      <w:pPr>
        <w:pStyle w:val="Tijeloteksta"/>
        <w:tabs>
          <w:tab w:pos="4392" w:val="center"/>
          <w:tab w:pos="6120" w:val="left"/>
        </w:tabs>
        <w:jc w:val="left"/>
      </w:pPr>
      <w:r>
        <w:tab/>
        <w:t>U Osijeku 11. rujna 2017.  g.</w:t>
      </w:r>
    </w:p>
    <w:p w:rsidRDefault="009A4C6E" w:rsidP="009A4C6E" w:rsidR="009A4C6E">
      <w:pPr>
        <w:pStyle w:val="Tijeloteksta"/>
      </w:pPr>
    </w:p>
    <w:p w:rsidRDefault="009A4C6E" w:rsidP="009A4C6E" w:rsidR="009A4C6E">
      <w:pPr>
        <w:jc w:val="both"/>
      </w:pPr>
      <w:r>
        <w:t>Zapisničar</w:t>
      </w:r>
    </w:p>
    <w:p w:rsidRDefault="009A4C6E" w:rsidP="009A4C6E" w:rsidR="009A4C6E">
      <w:pPr>
        <w:jc w:val="both"/>
      </w:pPr>
      <w:r>
        <w:t>Danijela Sekulić</w:t>
      </w:r>
    </w:p>
    <w:p w:rsidRDefault="009A4C6E" w:rsidP="009A4C6E" w:rsidR="009A4C6E">
      <w:pPr>
        <w:pStyle w:val="Tijeloteksta"/>
        <w:jc w:val="left"/>
      </w:pPr>
    </w:p>
    <w:p w:rsidRDefault="009A4C6E" w:rsidP="009A4C6E" w:rsidR="009A4C6E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9A4C6E" w:rsidP="009A4C6E" w:rsidR="009A4C6E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9A4C6E" w:rsidP="009A4C6E" w:rsidR="009A4C6E">
      <w:pPr>
        <w:rPr>
          <w:bCs/>
        </w:rPr>
      </w:pPr>
      <w:r>
        <w:rPr>
          <w:bCs/>
        </w:rPr>
        <w:t>POUKA O PRAVNOM LIJEKU:</w:t>
      </w:r>
    </w:p>
    <w:p w:rsidRDefault="009A4C6E" w:rsidP="009A4C6E" w:rsidR="009A4C6E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9. Stečajnog zakona)</w:t>
      </w:r>
    </w:p>
    <w:p w:rsidRDefault="009A4C6E" w:rsidP="009A4C6E" w:rsidR="009A4C6E">
      <w:pPr>
        <w:rPr>
          <w:bCs/>
        </w:rPr>
      </w:pPr>
    </w:p>
    <w:p w:rsidRDefault="009A4C6E" w:rsidP="009A4C6E" w:rsidR="009A4C6E">
      <w:pPr>
        <w:rPr>
          <w:bCs/>
        </w:rPr>
      </w:pPr>
      <w:r>
        <w:rPr>
          <w:bCs/>
        </w:rPr>
        <w:t xml:space="preserve">DNA </w:t>
      </w:r>
    </w:p>
    <w:p w:rsidRDefault="009A4C6E" w:rsidP="009A4C6E" w:rsidR="009A4C6E" w:rsidRPr="009A4C6E">
      <w:pPr>
        <w:numPr>
          <w:ilvl w:val="0"/>
          <w:numId w:val="6"/>
        </w:numPr>
        <w:rPr>
          <w:bCs/>
        </w:rPr>
      </w:pPr>
      <w:r>
        <w:t xml:space="preserve">za </w:t>
      </w:r>
      <w:proofErr w:type="spellStart"/>
      <w:r>
        <w:t>z.z</w:t>
      </w:r>
      <w:proofErr w:type="spellEnd"/>
      <w:r>
        <w:t xml:space="preserve">. dužnika Domagoj </w:t>
      </w:r>
      <w:proofErr w:type="spellStart"/>
      <w:r>
        <w:t>Bravić</w:t>
      </w:r>
      <w:proofErr w:type="spellEnd"/>
      <w:r>
        <w:t>,</w:t>
      </w:r>
      <w:r>
        <w:rPr>
          <w:b/>
        </w:rPr>
        <w:t xml:space="preserve"> </w:t>
      </w:r>
      <w:r>
        <w:t>Osijek, Mostarska 33</w:t>
      </w:r>
    </w:p>
    <w:p w:rsidRDefault="009A4C6E" w:rsidP="009A4C6E" w:rsidR="009A4C6E">
      <w:pPr>
        <w:numPr>
          <w:ilvl w:val="0"/>
          <w:numId w:val="6"/>
        </w:numPr>
        <w:rPr>
          <w:bCs/>
        </w:rPr>
      </w:pPr>
      <w:r>
        <w:t>k-11.10.</w:t>
      </w:r>
      <w:bookmarkStart w:name="_GoBack" w:id="0"/>
      <w:bookmarkEnd w:id="0"/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0D5498" w:rsidP="00E6019E" w:rsidR="009E536C" w:rsidRPr="00F92416">
      <w:pPr>
        <w:jc w:val="both"/>
      </w:pPr>
      <w:r>
        <w:t xml:space="preserve">                                                                                                          </w:t>
      </w:r>
    </w:p>
    <w:p w:rsidRDefault="00BA45E2" w:rsidP="0004597F" w:rsidR="00BA45E2">
      <w:pPr>
        <w:pStyle w:val="Tijeloteksta"/>
        <w:ind w:left="5664"/>
      </w:pPr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8411E"/>
    <w:rsid w:val="00092D87"/>
    <w:rsid w:val="000D5498"/>
    <w:rsid w:val="00137863"/>
    <w:rsid w:val="00157286"/>
    <w:rsid w:val="0016647C"/>
    <w:rsid w:val="00172A7B"/>
    <w:rsid w:val="00182F2F"/>
    <w:rsid w:val="001A4785"/>
    <w:rsid w:val="001C0F29"/>
    <w:rsid w:val="002553C1"/>
    <w:rsid w:val="00260FFD"/>
    <w:rsid w:val="002662EA"/>
    <w:rsid w:val="00297D28"/>
    <w:rsid w:val="002A77C2"/>
    <w:rsid w:val="002C2752"/>
    <w:rsid w:val="00316D14"/>
    <w:rsid w:val="0032250B"/>
    <w:rsid w:val="0033269D"/>
    <w:rsid w:val="003405E1"/>
    <w:rsid w:val="003876EE"/>
    <w:rsid w:val="003B6B24"/>
    <w:rsid w:val="003C1A32"/>
    <w:rsid w:val="003E6A42"/>
    <w:rsid w:val="00413F0C"/>
    <w:rsid w:val="00424589"/>
    <w:rsid w:val="0042787A"/>
    <w:rsid w:val="004446BE"/>
    <w:rsid w:val="004569C8"/>
    <w:rsid w:val="004909AC"/>
    <w:rsid w:val="0049290D"/>
    <w:rsid w:val="004D1B08"/>
    <w:rsid w:val="004E044B"/>
    <w:rsid w:val="004F7F6E"/>
    <w:rsid w:val="00520114"/>
    <w:rsid w:val="00544009"/>
    <w:rsid w:val="005709F5"/>
    <w:rsid w:val="005A4A48"/>
    <w:rsid w:val="005C5406"/>
    <w:rsid w:val="005E3291"/>
    <w:rsid w:val="0060061B"/>
    <w:rsid w:val="0061254C"/>
    <w:rsid w:val="006127EF"/>
    <w:rsid w:val="0062505C"/>
    <w:rsid w:val="006320F3"/>
    <w:rsid w:val="00636F03"/>
    <w:rsid w:val="006476C8"/>
    <w:rsid w:val="00665EDE"/>
    <w:rsid w:val="006824ED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804CCE"/>
    <w:rsid w:val="00826995"/>
    <w:rsid w:val="008505E0"/>
    <w:rsid w:val="008705E3"/>
    <w:rsid w:val="00884167"/>
    <w:rsid w:val="008A3183"/>
    <w:rsid w:val="008A7160"/>
    <w:rsid w:val="008B7905"/>
    <w:rsid w:val="008C16A1"/>
    <w:rsid w:val="00920EE0"/>
    <w:rsid w:val="00940156"/>
    <w:rsid w:val="00951182"/>
    <w:rsid w:val="009676DC"/>
    <w:rsid w:val="0097129F"/>
    <w:rsid w:val="009A4C6E"/>
    <w:rsid w:val="009D5986"/>
    <w:rsid w:val="009E536C"/>
    <w:rsid w:val="009F1EB9"/>
    <w:rsid w:val="00A0026B"/>
    <w:rsid w:val="00A078B5"/>
    <w:rsid w:val="00A14974"/>
    <w:rsid w:val="00A17398"/>
    <w:rsid w:val="00AA2CB1"/>
    <w:rsid w:val="00AA50F1"/>
    <w:rsid w:val="00B655F7"/>
    <w:rsid w:val="00B90BE2"/>
    <w:rsid w:val="00BA45E2"/>
    <w:rsid w:val="00BB210D"/>
    <w:rsid w:val="00BB5CE6"/>
    <w:rsid w:val="00BC21E8"/>
    <w:rsid w:val="00BD20CE"/>
    <w:rsid w:val="00BD54E6"/>
    <w:rsid w:val="00BD68FC"/>
    <w:rsid w:val="00BF61F7"/>
    <w:rsid w:val="00C21D09"/>
    <w:rsid w:val="00C64FE8"/>
    <w:rsid w:val="00C72FD4"/>
    <w:rsid w:val="00CB1949"/>
    <w:rsid w:val="00CB2A20"/>
    <w:rsid w:val="00D267B2"/>
    <w:rsid w:val="00D508CB"/>
    <w:rsid w:val="00D85C47"/>
    <w:rsid w:val="00D960F3"/>
    <w:rsid w:val="00DD4E91"/>
    <w:rsid w:val="00DF7D1F"/>
    <w:rsid w:val="00E16432"/>
    <w:rsid w:val="00E2757E"/>
    <w:rsid w:val="00E54436"/>
    <w:rsid w:val="00E55347"/>
    <w:rsid w:val="00E55F17"/>
    <w:rsid w:val="00E6019E"/>
    <w:rsid w:val="00E866C6"/>
    <w:rsid w:val="00EA4292"/>
    <w:rsid w:val="00F10E0B"/>
    <w:rsid w:val="00F1333E"/>
    <w:rsid w:val="00F1706F"/>
    <w:rsid w:val="00F3776A"/>
    <w:rsid w:val="00F43773"/>
    <w:rsid w:val="00F51A8B"/>
    <w:rsid w:val="00F775BD"/>
    <w:rsid w:val="00F904A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01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01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1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1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1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601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01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1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1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1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1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St-2158/2016-23</izvorni_sadrzaj>
    <derivirana_varijabla naziv="DomainObject.Oznaka_1">St-2158/2016-23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St-2158/2016</izvorni_sadrzaj>
    <derivirana_varijabla naziv="DomainObject.Predmet.OznakaBroj_1">St-2158/2016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KOSNIK j.d.o.o. za graditeljstvo i usluge</izvorni_sadrzaj>
    <derivirana_varijabla naziv="DomainObject.Predmet.ProtustrankaFormated_1">  KOSNIK j.d.o.o. za graditeljstvo i usluge</derivirana_varijabla>
  </DomainObject.Predmet.ProtustrankaFormated>
  <DomainObject.Predmet.ProtustrankaFormatedOIB>
    <izvorni_sadrzaj>  KOSNIK j.d.o.o. za graditeljstvo i usluge, OIB 38701723755</izvorni_sadrzaj>
    <derivirana_varijabla naziv="DomainObject.Predmet.ProtustrankaFormatedOIB_1">  KOSNIK j.d.o.o. za graditeljstvo i usluge, OIB 38701723755</derivirana_varijabla>
  </DomainObject.Predmet.ProtustrankaFormatedOIB>
  <DomainObject.Predmet.ProtustrankaFormatedWithAdress>
    <izvorni_sadrzaj> KOSNIK j.d.o.o. za graditeljstvo i usluge, Mostarska 33, 31000 Osijek</izvorni_sadrzaj>
    <derivirana_varijabla naziv="DomainObject.Predmet.ProtustrankaFormatedWithAdress_1"> KOSNIK j.d.o.o. za graditeljstvo i usluge, Mostarska 33, 31000 Osijek</derivirana_varijabla>
  </DomainObject.Predmet.ProtustrankaFormatedWithAdress>
  <DomainObject.Predmet.ProtustrankaFormatedWithAdressOIB>
    <izvorni_sadrzaj> KOSNIK j.d.o.o. za graditeljstvo i usluge, OIB 38701723755, Mostarska 33, 31000 Osijek</izvorni_sadrzaj>
    <derivirana_varijabla naziv="DomainObject.Predmet.ProtustrankaFormatedWithAdressOIB_1"> KOSNIK j.d.o.o. za graditeljstvo i usluge, OIB 38701723755, Mostarska 33, 31000 Osijek</derivirana_varijabla>
  </DomainObject.Predmet.ProtustrankaFormatedWithAdressOIB>
  <DomainObject.Predmet.ProtustrankaWithAdress>
    <izvorni_sadrzaj>KOSNIK j.d.o.o. za graditeljstvo i usluge Mostarska 33, 31000 Osijek</izvorni_sadrzaj>
    <derivirana_varijabla naziv="DomainObject.Predmet.ProtustrankaWithAdress_1">KOSNIK j.d.o.o. za graditeljstvo i usluge Mostarska 33, 31000 Osijek</derivirana_varijabla>
  </DomainObject.Predmet.ProtustrankaWithAdress>
  <DomainObject.Predmet.ProtustrankaWithAdressOIB>
    <izvorni_sadrzaj>KOSNIK j.d.o.o. za graditeljstvo i usluge, OIB 38701723755, Mostarska 33, 31000 Osijek</izvorni_sadrzaj>
    <derivirana_varijabla naziv="DomainObject.Predmet.ProtustrankaWithAdressOIB_1">KOSNIK j.d.o.o. za graditeljstvo i usluge, OIB 38701723755, Mostarska 33, 31000 Osijek</derivirana_varijabla>
  </DomainObject.Predmet.ProtustrankaWithAdressOIB>
  <DomainObject.Predmet.ProtustrankaNazivFormated>
    <izvorni_sadrzaj>KOSNIK j.d.o.o. za graditeljstvo i usluge</izvorni_sadrzaj>
    <derivirana_varijabla naziv="DomainObject.Predmet.ProtustrankaNazivFormated_1">KOSNIK j.d.o.o. za graditeljstvo i usluge</derivirana_varijabla>
  </DomainObject.Predmet.ProtustrankaNazivFormated>
  <DomainObject.Predmet.ProtustrankaNazivFormatedOIB>
    <izvorni_sadrzaj>KOSNIK j.d.o.o. za graditeljstvo i usluge, OIB 38701723755</izvorni_sadrzaj>
    <derivirana_varijabla naziv="DomainObject.Predmet.ProtustrankaNazivFormatedOIB_1">KOSNIK j.d.o.o. za graditeljstvo i usluge, OIB 38701723755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KOSNIK j.d.o.o. za graditeljstvo i usluge</item>
    </izvorni_sadrzaj>
    <derivirana_varijabla naziv="DomainObject.Predmet.ProtuStrankaListFormated_1">
      <item>KOSNIK j.d.o.o. za graditeljstvo i usluge</item>
    </derivirana_varijabla>
  </DomainObject.Predmet.ProtuStrankaListFormated>
  <DomainObject.Predmet.ProtuStrankaListFormatedOIB>
    <izvorni_sadrzaj>
      <item>KOSNIK j.d.o.o. za graditeljstvo i usluge, OIB 38701723755</item>
    </izvorni_sadrzaj>
    <derivirana_varijabla naziv="DomainObject.Predmet.ProtuStrankaListFormatedOIB_1">
      <item>KOSNIK j.d.o.o. za graditeljstvo i usluge, OIB 38701723755</item>
    </derivirana_varijabla>
  </DomainObject.Predmet.ProtuStrankaListFormatedOIB>
  <DomainObject.Predmet.ProtuStrankaListFormatedWithAdress>
    <izvorni_sadrzaj>
      <item>KOSNIK j.d.o.o. za graditeljstvo i usluge, Mostarska 33, 31000 Osijek</item>
    </izvorni_sadrzaj>
    <derivirana_varijabla naziv="DomainObject.Predmet.ProtuStrankaListFormatedWithAdress_1">
      <item>KOSNIK j.d.o.o. za graditeljstvo i usluge, Mostarska 33, 31000 Osijek</item>
    </derivirana_varijabla>
  </DomainObject.Predmet.ProtuStrankaListFormatedWithAdress>
  <DomainObject.Predmet.ProtuStrankaListFormatedWithAdressOIB>
    <izvorni_sadrzaj>
      <item>KOSNIK j.d.o.o. za graditeljstvo i usluge, OIB 38701723755, Mostarska 33, 31000 Osijek</item>
    </izvorni_sadrzaj>
    <derivirana_varijabla naziv="DomainObject.Predmet.ProtuStrankaListFormatedWithAdressOIB_1">
      <item>KOSNIK j.d.o.o. za graditeljstvo i usluge, OIB 38701723755, Mostarska 33, 31000 Osijek</item>
    </derivirana_varijabla>
  </DomainObject.Predmet.ProtuStrankaListFormatedWithAdressOIB>
  <DomainObject.Predmet.ProtuStrankaListNazivFormated>
    <izvorni_sadrzaj>
      <item>KOSNIK j.d.o.o. za graditeljstvo i usluge</item>
    </izvorni_sadrzaj>
    <derivirana_varijabla naziv="DomainObject.Predmet.ProtuStrankaListNazivFormated_1">
      <item>KOSNIK j.d.o.o. za graditeljstvo i usluge</item>
    </derivirana_varijabla>
  </DomainObject.Predmet.ProtuStrankaListNazivFormated>
  <DomainObject.Predmet.ProtuStrankaListNazivFormatedOIB>
    <izvorni_sadrzaj>
      <item>KOSNIK j.d.o.o. za graditeljstvo i usluge, OIB 38701723755</item>
    </izvorni_sadrzaj>
    <derivirana_varijabla naziv="DomainObject.Predmet.ProtuStrankaListNazivFormatedOIB_1">
      <item>KOSNIK j.d.o.o. za graditeljstvo i usluge, OIB 38701723755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St-2158/2016-23</izvorni_sadrzaj>
    <derivirana_varijabla naziv="DomainObject.PoslovniBrojDokumenta_1">St-2158/2016-23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KOSNIK j.d.o.o. za graditeljstvo i usluge</izvorni_sadrzaj>
    <derivirana_varijabla naziv="DomainObject.Predmet.ProtustrankaIDrugi_1">KOSNIK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KOSNIK j.d.o.o. za graditeljstvo i usluge, OIB 38701723755, Mostarska 33, 31000 Osijek</izvorni_sadrzaj>
    <derivirana_varijabla naziv="DomainObject.Predmet.ProtustrankaIDrugiAdressOIB_1">KOSNIK j.d.o.o. za graditeljstvo i usluge, OIB 38701723755, Mostarska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>20. lipnja 2017.</izvorni_sadrzaj>
    <derivirana_varijabla naziv="DomainObject.Predmet.OdlukaRjesenje.DatumPravomocnosti_1">20. lipnja 2017.</derivirana_varijabla>
  </DomainObject.Predmet.OdlukaRjesenje.DatumPravomocnosti>
  <DomainObject.Predmet.OdlukaRjesenje.Oznaka>
    <izvorni_sadrzaj>St-2158/2016-21</izvorni_sadrzaj>
    <derivirana_varijabla naziv="DomainObject.Predmet.OdlukaRjesenje.Oznaka_1">St-2158/2016-21</derivirana_varijabla>
  </DomainObject.Predmet.OdlukaRjesenje.Oznaka>
  <DomainObject.Predmet.SudioniciListNaziv>
    <izvorni_sadrzaj>
      <item>FINA RC OSIJEK</item>
      <item>KOSNIK j.d.o.o. za graditeljstvo i usluge</item>
    </izvorni_sadrzaj>
    <derivirana_varijabla naziv="DomainObject.Predmet.SudioniciListNaziv_1">
      <item>FINA RC OSIJEK</item>
      <item>KOSNIK j.d.o.o. za graditeljstvo i usluge</item>
    </derivirana_varijabla>
  </DomainObject.Predmet.SudioniciListNaziv>
  <DomainObject.Predmet.SudioniciListAdressOIB>
    <izvorni_sadrzaj>
      <item>FINA RC OSIJEK, OIB 85821130368</item>
      <item>KOSNIK j.d.o.o. za graditeljstvo i usluge, OIB 38701723755, Mostarska 33,31000 Osijek</item>
    </izvorni_sadrzaj>
    <derivirana_varijabla naziv="DomainObject.Predmet.SudioniciListAdressOIB_1">
      <item>FINA RC OSIJEK, OIB 85821130368</item>
      <item>KOSNIK j.d.o.o. za graditeljstvo i usluge, OIB 38701723755, Mostarska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38701723755</item>
    </izvorni_sadrzaj>
    <derivirana_varijabla naziv="DomainObject.Predmet.SudioniciListNazivOIB_1">
      <item>, OIB 85821130368</item>
      <item>, OIB 38701723755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1B781-B42B-4707-A920-3551453601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217</properties:Words>
  <properties:Characters>1039</properties:Characters>
  <properties:Lines>60</properties:Lines>
  <properties:Paragraphs>19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2016-05-31T09:00:00Z</dcterms:created>
  <dc:creator>..</dc:creator>
  <cp:lastModifiedBy>Danijela Sekulić</cp:lastModifiedBy>
  <cp:lastPrinted>2017-09-11T06:55:00Z</cp:lastPrinted>
  <dcterms:modified xmlns:xsi="http://www.w3.org/2001/XMLSchema-instance" xsi:type="dcterms:W3CDTF">2017-09-11T07:22:00Z</dcterms:modified>
  <cp:revision>17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St-2158/2016-23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