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9d87" w14:paraId="ba69d87" w:rsidRDefault="006E61B6" w:rsidP="00325526" w:rsidR="00325526" w:rsidRPr="00325526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526" w:rsidRPr="00325526">
        <w:rPr>
          <w:b/>
        </w:rPr>
        <w:t xml:space="preserve"> </w:t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7A69A2">
        <w:rPr>
          <w:b/>
        </w:rPr>
        <w:t>Broj: 7/St-2071</w:t>
      </w:r>
      <w:r w:rsidR="00325526" w:rsidRPr="00325526">
        <w:rPr>
          <w:b/>
        </w:rPr>
        <w:t>/2016-</w:t>
      </w:r>
      <w:r w:rsidR="00402832">
        <w:rPr>
          <w:b/>
        </w:rPr>
        <w:t>9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25526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</w:t>
      </w:r>
      <w:r w:rsidR="00B73412">
        <w:rPr>
          <w:b/>
        </w:rPr>
        <w:t xml:space="preserve">   </w:t>
      </w:r>
    </w:p>
    <w:p w:rsidRDefault="00325526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7A69A2" w:rsidRPr="007A69A2">
        <w:t>CAFFE BAR R1 d.o.o. za ugostiteljstvo, skraćena tvrtka: CAFFE BAR R1 d.o.o. Požega, Orljavska 10, OIB: 08130064991</w:t>
      </w:r>
      <w:r>
        <w:t xml:space="preserve">, dana </w:t>
      </w:r>
      <w:r w:rsidR="00325526">
        <w:t>1</w:t>
      </w:r>
      <w:r w:rsidR="007A69A2">
        <w:t>2</w:t>
      </w:r>
      <w:r w:rsidR="00325526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325526" w:rsidP="00EB3578" w:rsidR="003E0361" w:rsidRPr="00EB3578">
      <w:pPr>
        <w:jc w:val="center"/>
        <w:rPr>
          <w:b/>
        </w:rPr>
      </w:pPr>
      <w:r>
        <w:rPr>
          <w:b/>
        </w:rPr>
        <w:t>04.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36508">
        <w:rPr>
          <w:b/>
        </w:rPr>
        <w:t>09</w:t>
      </w:r>
      <w:r w:rsidR="00EB3578">
        <w:rPr>
          <w:b/>
        </w:rPr>
        <w:t>:</w:t>
      </w:r>
      <w:r w:rsidR="007A69A2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</w:t>
      </w:r>
      <w:r w:rsidR="002F5D03">
        <w:t>Ponovno se upozorava</w:t>
      </w:r>
      <w:r>
        <w:t xml:space="preserve"> </w:t>
      </w:r>
      <w:r w:rsidR="00402832">
        <w:t xml:space="preserve">bivša </w:t>
      </w:r>
      <w:r>
        <w:t>zastupn</w:t>
      </w:r>
      <w:r w:rsidR="00277ECC">
        <w:t>i</w:t>
      </w:r>
      <w:r w:rsidR="007A69A2">
        <w:t xml:space="preserve">ca </w:t>
      </w:r>
      <w:r w:rsidR="00087209">
        <w:t>dužnika po zakonu da je duž</w:t>
      </w:r>
      <w:r w:rsidR="007A69A2">
        <w:t>na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 xml:space="preserve">u slučaju neodazivanja sud može odrediti </w:t>
      </w:r>
      <w:r w:rsidR="00B07E5A">
        <w:t>njeno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25526">
        <w:t>1</w:t>
      </w:r>
      <w:r w:rsidR="007A69A2">
        <w:t>2</w:t>
      </w:r>
      <w:r w:rsidR="00325526">
        <w:t>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7A69A2">
        <w:t>la</w:t>
      </w:r>
      <w:r w:rsidR="003E0361">
        <w:t xml:space="preserve"> uredno pozvan</w:t>
      </w:r>
      <w:r w:rsidR="007A69A2">
        <w:t>a</w:t>
      </w:r>
      <w:r w:rsidR="003E0361">
        <w:t xml:space="preserve"> </w:t>
      </w:r>
      <w:r w:rsidR="00402832">
        <w:t xml:space="preserve">bivša </w:t>
      </w:r>
      <w:r w:rsidR="003E0361">
        <w:t>zakonsk</w:t>
      </w:r>
      <w:r w:rsidR="007A69A2">
        <w:t>a</w:t>
      </w:r>
      <w:r w:rsidR="003E0361">
        <w:t xml:space="preserve"> zastupn</w:t>
      </w:r>
      <w:r w:rsidR="007A69A2">
        <w:t>ica</w:t>
      </w:r>
      <w:r w:rsidR="00094031">
        <w:t xml:space="preserve"> </w:t>
      </w:r>
      <w:r w:rsidR="003E0361">
        <w:t xml:space="preserve">dužnika </w:t>
      </w:r>
      <w:r w:rsidR="007A69A2">
        <w:t xml:space="preserve">Inga </w:t>
      </w:r>
      <w:r w:rsidR="00402832">
        <w:t>Terzić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</w:t>
      </w:r>
      <w:r w:rsidR="00402832">
        <w:rPr>
          <w:b/>
        </w:rPr>
        <w:t>2071</w:t>
      </w:r>
      <w:r w:rsidRPr="00DB60B5">
        <w:rPr>
          <w:b/>
        </w:rPr>
        <w:t>/2016</w:t>
      </w:r>
      <w:r w:rsidR="00B36508">
        <w:rPr>
          <w:b/>
        </w:rPr>
        <w:t>-</w:t>
      </w:r>
      <w:r w:rsidR="00402832">
        <w:rPr>
          <w:b/>
        </w:rPr>
        <w:t>9</w:t>
      </w:r>
    </w:p>
    <w:p w:rsidRDefault="00DB60B5" w:rsidP="00DB60B5" w:rsidR="00DB60B5">
      <w:pPr>
        <w:jc w:val="right"/>
      </w:pPr>
    </w:p>
    <w:p w:rsidRDefault="009D506C" w:rsidP="00DB60B5" w:rsidR="009D506C">
      <w:pPr>
        <w:jc w:val="right"/>
      </w:pP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 w:rsidRPr="00B07E5A">
        <w:rPr>
          <w:b/>
        </w:rPr>
        <w:t>i u slučaju ako im je prestala dužnost</w:t>
      </w:r>
      <w:r w:rsidR="00D83156">
        <w:t>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potrebne podatke i obavijesti koje se odnose na financijsko gospodarsko stanje stečajnog dužnika, kao i opseg njegove imovine, to je valjalo donijeti odluku kao pod toč. II</w:t>
      </w:r>
      <w:r w:rsidR="00402832">
        <w:t>.</w:t>
      </w:r>
      <w:r w:rsidR="003E0361">
        <w:t xml:space="preserve"> izreke rješenja, a na temelju odredbe čl. </w:t>
      </w:r>
      <w:r w:rsidR="00D83156">
        <w:t>177., čl. 178. i čl. 180</w:t>
      </w:r>
      <w:r w:rsidR="003E0361"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25526">
        <w:t>1</w:t>
      </w:r>
      <w:r w:rsidR="00402832">
        <w:t>2</w:t>
      </w:r>
      <w:r w:rsidR="00325526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</w:t>
      </w:r>
      <w:r w:rsidR="00452338">
        <w:t xml:space="preserve"> </w:t>
      </w:r>
      <w:r w:rsidR="00A774ED">
        <w:t xml:space="preserve">  </w:t>
      </w:r>
      <w:r w:rsidR="00166625">
        <w:t xml:space="preserve">  </w:t>
      </w:r>
      <w:r>
        <w:t>Stečajna sutkinja:</w:t>
      </w:r>
    </w:p>
    <w:p w:rsidRDefault="003E0361" w:rsidP="00402832" w:rsidR="00452338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 w:rsidR="00452338">
        <w:t xml:space="preserve"> </w:t>
      </w:r>
      <w:r w:rsidR="00B36508">
        <w:t xml:space="preserve"> </w:t>
      </w:r>
      <w:r w:rsidR="009D506C">
        <w:t xml:space="preserve">  </w:t>
      </w:r>
      <w:r w:rsidR="00402832">
        <w:t xml:space="preserve">  </w:t>
      </w:r>
      <w:r w:rsidR="00B36508">
        <w:t xml:space="preserve">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</w:t>
      </w:r>
      <w:r w:rsidR="00402832">
        <w:t>bivšoj zz dužnika</w:t>
      </w:r>
    </w:p>
    <w:p w:rsidRDefault="003E0361" w:rsidP="003E0361" w:rsidR="003E0361"/>
    <w:p w:rsidRDefault="003E0361" w:rsidP="003E0361" w:rsidR="003E0361"/>
    <w:sectPr w:rsidSect="00380934" w:rsidR="003E036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D84" w:rsidP="00380934" w:rsidR="006E1D84">
      <w:r>
        <w:separator/>
      </w:r>
    </w:p>
  </w:endnote>
  <w:endnote w:id="0" w:type="continuationSeparator">
    <w:p w:rsidRDefault="006E1D84" w:rsidP="00380934" w:rsidR="006E1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2B0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D84" w:rsidP="00380934" w:rsidR="006E1D84">
      <w:r>
        <w:separator/>
      </w:r>
    </w:p>
  </w:footnote>
  <w:footnote w:id="0" w:type="continuationSeparator">
    <w:p w:rsidRDefault="006E1D84" w:rsidP="00380934" w:rsidR="006E1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2B0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112B0"/>
    <w:rsid w:val="00050F58"/>
    <w:rsid w:val="000810DE"/>
    <w:rsid w:val="00087209"/>
    <w:rsid w:val="00094031"/>
    <w:rsid w:val="00112454"/>
    <w:rsid w:val="00117547"/>
    <w:rsid w:val="00166625"/>
    <w:rsid w:val="00186C9F"/>
    <w:rsid w:val="001A42B2"/>
    <w:rsid w:val="00277ECC"/>
    <w:rsid w:val="00280D58"/>
    <w:rsid w:val="002B3A4C"/>
    <w:rsid w:val="002D6A21"/>
    <w:rsid w:val="002F5D03"/>
    <w:rsid w:val="00325526"/>
    <w:rsid w:val="003420EA"/>
    <w:rsid w:val="0037378B"/>
    <w:rsid w:val="00380934"/>
    <w:rsid w:val="003E0361"/>
    <w:rsid w:val="00402832"/>
    <w:rsid w:val="00411FA0"/>
    <w:rsid w:val="00452338"/>
    <w:rsid w:val="00471CB1"/>
    <w:rsid w:val="005225EC"/>
    <w:rsid w:val="005D41F3"/>
    <w:rsid w:val="00647CD9"/>
    <w:rsid w:val="006E1D84"/>
    <w:rsid w:val="006E61B6"/>
    <w:rsid w:val="007111E2"/>
    <w:rsid w:val="00744E72"/>
    <w:rsid w:val="00745463"/>
    <w:rsid w:val="00745B1B"/>
    <w:rsid w:val="00770653"/>
    <w:rsid w:val="007A69A2"/>
    <w:rsid w:val="007B19EF"/>
    <w:rsid w:val="007D5D22"/>
    <w:rsid w:val="0087223E"/>
    <w:rsid w:val="008950E0"/>
    <w:rsid w:val="009726ED"/>
    <w:rsid w:val="009D506C"/>
    <w:rsid w:val="009E78BC"/>
    <w:rsid w:val="009F1A4F"/>
    <w:rsid w:val="00A142FC"/>
    <w:rsid w:val="00A413B5"/>
    <w:rsid w:val="00A774ED"/>
    <w:rsid w:val="00AE2C7E"/>
    <w:rsid w:val="00B07E5A"/>
    <w:rsid w:val="00B21A13"/>
    <w:rsid w:val="00B36508"/>
    <w:rsid w:val="00B55271"/>
    <w:rsid w:val="00B62EF3"/>
    <w:rsid w:val="00B73412"/>
    <w:rsid w:val="00BA7B13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95751"/>
    <w:rsid w:val="00EB3578"/>
    <w:rsid w:val="00F54724"/>
    <w:rsid w:val="00FA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2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2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2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2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2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2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2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2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</derivirana_varijabla>
  </DomainObject.Predmet.OstaliListFormatedWithAdressOIB>
  <DomainObject.Predmet.OstaliListNazivFormated>
    <izvorni_sadrzaj>
      <item>ŽDO U SLAV. BRODU</item>
      <item>Gabrijel Zovak</item>
      <item>Inga Terzić</item>
    </izvorni_sadrzaj>
    <derivirana_varijabla naziv="DomainObject.Predmet.OstaliListNazivFormated_1">
      <item>ŽDO U SLAV. BRODU</item>
      <item>Gabrijel Zovak</item>
      <item>Inga Terzić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</izvorni_sadrzaj>
    <derivirana_varijabla naziv="DomainObject.Predmet.OstaliListNazivFormatedOIB_1">
      <item>ŽDO U SLAV. BRODU</item>
      <item>Gabrijel Zovak</item>
      <item>Inga Terzić, OIB 58102891750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7B924-0E51-4A32-8E66-A26580300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2382</properties:Characters>
  <properties:Lines>81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2016-10-12T07:46:00Z</dcterms:created>
  <dc:creator>alet</dc:creator>
  <cp:lastModifiedBy>wsadmin</cp:lastModifiedBy>
  <cp:lastPrinted>2016-10-11T08:34:00Z</cp:lastPrinted>
  <dcterms:modified xmlns:xsi="http://www.w3.org/2001/XMLSchema-instance" xsi:type="dcterms:W3CDTF">2016-10-12T09:28:00Z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