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d8c3" w14:paraId="9acd8c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684C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942DCA">
        <w:t>627/16-4</w:t>
      </w:r>
      <w:r w:rsidR="0040522B">
        <w:t xml:space="preserve">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942DCA" w:rsidRPr="00942DCA">
        <w:t>Financijske agencije Regionalni centar Osijek Podružnica Osijek, L. Jagera 3, za pokretanje skraćenog stečajnog postupka  nad dužnikom MIRAN KUTAK j.d.o.o. za ugostiteljstvo i usluge, Čepin, Medvednička 15 MBS: 030158895, OIB 21758812587</w:t>
      </w:r>
      <w:r w:rsidR="00231648">
        <w:t xml:space="preserve">, dana </w:t>
      </w:r>
      <w:r w:rsidR="00D94AC7">
        <w:t>2. lipnja</w:t>
      </w:r>
      <w:r w:rsidR="00DF6168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F96D2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942DCA" w:rsidRPr="00942DCA">
        <w:t>MIRAN KUTAK j.d.o.o. za ugostiteljstvo i usluge, Čepin, Medvednička 15 MBS: 030158895, OIB 21758812587</w:t>
      </w:r>
      <w:r>
        <w:t>.</w:t>
      </w:r>
    </w:p>
    <w:p w:rsidRDefault="0040522B" w:rsidP="0040522B" w:rsidR="00B46765" w:rsidRPr="00B46765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942DCA">
        <w:t>Mladen Beljo, Vukovar, Zagrebačka 17, OIB: 76591147167</w:t>
      </w:r>
      <w:r w:rsidR="00F96D2E">
        <w:t>.</w:t>
      </w:r>
    </w:p>
    <w:p w:rsidRDefault="0040522B" w:rsidP="00F96D2E" w:rsidR="0040522B" w:rsidRP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942DCA" w:rsidRPr="00942DCA">
        <w:t>MIRAN KUTAK j.d.o.o. za ugostiteljstvo i usluge, Čepin, Medvednička 15 MBS: 030158895, OIB 21758812587</w:t>
      </w:r>
      <w:r>
        <w:t>.</w:t>
      </w: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942DCA">
        <w:t>Osijek</w:t>
      </w:r>
      <w:r>
        <w:t xml:space="preserve">, Podružnica </w:t>
      </w:r>
      <w:r w:rsidR="00942DCA">
        <w:t>Osijek</w:t>
      </w:r>
      <w:r>
        <w:t xml:space="preserve"> podnijela je dana </w:t>
      </w:r>
      <w:r w:rsidR="00942DCA">
        <w:t>17</w:t>
      </w:r>
      <w:r w:rsidR="00126740">
        <w:t xml:space="preserve">. </w:t>
      </w:r>
      <w:r w:rsidR="00942DCA">
        <w:t>ožujka</w:t>
      </w:r>
      <w:r w:rsidR="00126740">
        <w:t xml:space="preserve"> 2016</w:t>
      </w:r>
      <w:r>
        <w:t xml:space="preserve">. zahtjev sudu za provedbu skraćenog </w:t>
      </w:r>
      <w:r w:rsidR="00BA1A5C">
        <w:t>stečajnog postupka nad dužnikom</w:t>
      </w:r>
      <w:r>
        <w:t xml:space="preserve"> </w:t>
      </w:r>
      <w:r w:rsidR="00942DCA" w:rsidRPr="00942DCA">
        <w:t>MIRAN KUTAK j.d.o.o. za ugostiteljstvo i usluge, Čepin, Medvednička 15 MBS: 030158895, OIB 21758812587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942DCA">
        <w:t>29. ožujka</w:t>
      </w:r>
      <w:r w:rsidR="00DF6168">
        <w:t xml:space="preserve"> 2016</w:t>
      </w:r>
      <w:r>
        <w:t>. objavio oglas na mrežnoj stranici e-Oglasna ploča sudova pod posl. brojem St-</w:t>
      </w:r>
      <w:r w:rsidR="00942DCA">
        <w:t>627/16-3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  <w:jc w:val="center"/>
      </w:pPr>
    </w:p>
    <w:p w:rsidRDefault="004C6929" w:rsidP="0040522B" w:rsidR="004C6929">
      <w:pPr>
        <w:pStyle w:val="Tijeloteksta"/>
        <w:ind w:firstLine="708"/>
        <w:jc w:val="center"/>
      </w:pPr>
    </w:p>
    <w:p w:rsidRDefault="00B46765" w:rsidP="0040522B" w:rsidR="00B46765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942DCA">
        <w:t>627/16-4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350838">
        <w:t>2. lipnja</w:t>
      </w:r>
      <w:r w:rsidR="00DF6168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350838">
        <w:t>17/7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95675"/>
    <w:rsid w:val="000C0CEA"/>
    <w:rsid w:val="000D49F9"/>
    <w:rsid w:val="000E5197"/>
    <w:rsid w:val="00126740"/>
    <w:rsid w:val="00196E1F"/>
    <w:rsid w:val="00231648"/>
    <w:rsid w:val="002B6512"/>
    <w:rsid w:val="00316A28"/>
    <w:rsid w:val="00333EEE"/>
    <w:rsid w:val="00350838"/>
    <w:rsid w:val="0036302D"/>
    <w:rsid w:val="003942B2"/>
    <w:rsid w:val="0040522B"/>
    <w:rsid w:val="00423822"/>
    <w:rsid w:val="00437C48"/>
    <w:rsid w:val="004C6929"/>
    <w:rsid w:val="005C2121"/>
    <w:rsid w:val="005D0763"/>
    <w:rsid w:val="00624162"/>
    <w:rsid w:val="00657E40"/>
    <w:rsid w:val="00684C25"/>
    <w:rsid w:val="00686F9E"/>
    <w:rsid w:val="00690406"/>
    <w:rsid w:val="006C63A3"/>
    <w:rsid w:val="006E787E"/>
    <w:rsid w:val="00785BDD"/>
    <w:rsid w:val="008D7500"/>
    <w:rsid w:val="00917B69"/>
    <w:rsid w:val="00942DCA"/>
    <w:rsid w:val="009F5360"/>
    <w:rsid w:val="00A571AD"/>
    <w:rsid w:val="00A868A7"/>
    <w:rsid w:val="00B37C1E"/>
    <w:rsid w:val="00B46765"/>
    <w:rsid w:val="00B82754"/>
    <w:rsid w:val="00B87BDD"/>
    <w:rsid w:val="00BA1A5C"/>
    <w:rsid w:val="00C1697B"/>
    <w:rsid w:val="00C827B2"/>
    <w:rsid w:val="00D21A2C"/>
    <w:rsid w:val="00D94AC7"/>
    <w:rsid w:val="00DB5F30"/>
    <w:rsid w:val="00DE0702"/>
    <w:rsid w:val="00DE4CD2"/>
    <w:rsid w:val="00DE544E"/>
    <w:rsid w:val="00DF6168"/>
    <w:rsid w:val="00E00143"/>
    <w:rsid w:val="00E97025"/>
    <w:rsid w:val="00EE3FB4"/>
    <w:rsid w:val="00F620B4"/>
    <w:rsid w:val="00F96D2E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6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16A2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16A2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A2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A2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6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16A2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16A2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A2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A2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St-627/2016</izvorni_sadrzaj>
    <derivirana_varijabla naziv="DomainObject.Predmet.OznakaBroj_1">St-627/2016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MIRAN KUTAK j.d.o.o. za ugostiteljstvo i usluge</izvorni_sadrzaj>
    <derivirana_varijabla naziv="DomainObject.Predmet.ProtustrankaFormated_1">  MIRAN KUTAK j.d.o.o. za ugostiteljstvo i usluge</derivirana_varijabla>
  </DomainObject.Predmet.ProtustrankaFormated>
  <DomainObject.Predmet.ProtustrankaFormatedOIB>
    <izvorni_sadrzaj>  MIRAN KUTAK j.d.o.o. za ugostiteljstvo i usluge, OIB 21758812587</izvorni_sadrzaj>
    <derivirana_varijabla naziv="DomainObject.Predmet.ProtustrankaFormatedOIB_1">  MIRAN KUTAK j.d.o.o. za ugostiteljstvo i usluge, OIB 21758812587</derivirana_varijabla>
  </DomainObject.Predmet.ProtustrankaFormatedOIB>
  <DomainObject.Predmet.ProtustrankaFormatedWithAdress>
    <izvorni_sadrzaj> MIRAN KUTAK j.d.o.o. za ugostiteljstvo i usluge, Medvednička 15, 31431 Čepin</izvorni_sadrzaj>
    <derivirana_varijabla naziv="DomainObject.Predmet.ProtustrankaFormatedWithAdress_1"> MIRAN KUTAK j.d.o.o. za ugostiteljstvo i usluge, Medvednička 15, 31431 Čepin</derivirana_varijabla>
  </DomainObject.Predmet.ProtustrankaFormatedWithAdress>
  <DomainObject.Predmet.ProtustrankaFormatedWithAdressOIB>
    <izvorni_sadrzaj> MIRAN KUTAK j.d.o.o. za ugostiteljstvo i usluge, OIB 21758812587, Medvednička 15, 31431 Čepin</izvorni_sadrzaj>
    <derivirana_varijabla naziv="DomainObject.Predmet.ProtustrankaFormatedWithAdressOIB_1"> MIRAN KUTAK j.d.o.o. za ugostiteljstvo i usluge, OIB 21758812587, Medvednička 15, 31431 Čepin</derivirana_varijabla>
  </DomainObject.Predmet.ProtustrankaFormatedWithAdressOIB>
  <DomainObject.Predmet.ProtustrankaWithAdress>
    <izvorni_sadrzaj>MIRAN KUTAK j.d.o.o. za ugostiteljstvo i usluge Medvednička 15, 31431 Čepin</izvorni_sadrzaj>
    <derivirana_varijabla naziv="DomainObject.Predmet.ProtustrankaWithAdress_1">MIRAN KUTAK j.d.o.o. za ugostiteljstvo i usluge Medvednička 15, 31431 Čepin</derivirana_varijabla>
  </DomainObject.Predmet.ProtustrankaWithAdress>
  <DomainObject.Predmet.ProtustrankaWithAdressOIB>
    <izvorni_sadrzaj>MIRAN KUTAK j.d.o.o. za ugostiteljstvo i usluge, OIB 21758812587, Medvednička 15, 31431 Čepin</izvorni_sadrzaj>
    <derivirana_varijabla naziv="DomainObject.Predmet.ProtustrankaWithAdressOIB_1">MIRAN KUTAK j.d.o.o. za ugostiteljstvo i usluge, OIB 21758812587, Medvednička 15, 31431 Čepin</derivirana_varijabla>
  </DomainObject.Predmet.ProtustrankaWithAdressOIB>
  <DomainObject.Predmet.ProtustrankaNazivFormated>
    <izvorni_sadrzaj>MIRAN KUTAK j.d.o.o. za ugostiteljstvo i usluge</izvorni_sadrzaj>
    <derivirana_varijabla naziv="DomainObject.Predmet.ProtustrankaNazivFormated_1">MIRAN KUTAK j.d.o.o. za ugostiteljstvo i usluge</derivirana_varijabla>
  </DomainObject.Predmet.ProtustrankaNazivFormated>
  <DomainObject.Predmet.ProtustrankaNazivFormatedOIB>
    <izvorni_sadrzaj>MIRAN KUTAK j.d.o.o. za ugostiteljstvo i usluge, OIB 21758812587</izvorni_sadrzaj>
    <derivirana_varijabla naziv="DomainObject.Predmet.ProtustrankaNazivFormatedOIB_1">MIRAN KUTAK j.d.o.o. za ugostiteljstvo i usluge, OIB 21758812587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MIRAN KUTAK j.d.o.o. za ugostiteljstvo i usluge</item>
    </izvorni_sadrzaj>
    <derivirana_varijabla naziv="DomainObject.Predmet.ProtuStrankaListFormated_1">
      <item>MIRAN KUTAK j.d.o.o. za ugostiteljstvo i usluge</item>
    </derivirana_varijabla>
  </DomainObject.Predmet.ProtuStrankaListFormated>
  <DomainObject.Predmet.ProtuStrankaListFormatedOIB>
    <izvorni_sadrzaj>
      <item>MIRAN KUTAK j.d.o.o. za ugostiteljstvo i usluge, OIB 21758812587</item>
    </izvorni_sadrzaj>
    <derivirana_varijabla naziv="DomainObject.Predmet.ProtuStrankaListFormatedOIB_1">
      <item>MIRAN KUTAK j.d.o.o. za ugostiteljstvo i usluge, OIB 21758812587</item>
    </derivirana_varijabla>
  </DomainObject.Predmet.ProtuStrankaListFormatedOIB>
  <DomainObject.Predmet.ProtuStrankaListFormatedWithAdress>
    <izvorni_sadrzaj>
      <item>MIRAN KUTAK j.d.o.o. za ugostiteljstvo i usluge, Medvednička 15, 31431 Čepin</item>
    </izvorni_sadrzaj>
    <derivirana_varijabla naziv="DomainObject.Predmet.ProtuStrankaListFormatedWithAdress_1">
      <item>MIRAN KUTAK j.d.o.o. za ugostiteljstvo i usluge, Medvednička 15, 31431 Čepin</item>
    </derivirana_varijabla>
  </DomainObject.Predmet.ProtuStrankaListFormatedWithAdress>
  <DomainObject.Predmet.ProtuStrankaListFormatedWithAdressOIB>
    <izvorni_sadrzaj>
      <item>MIRAN KUTAK j.d.o.o. za ugostiteljstvo i usluge, OIB 21758812587, Medvednička 15, 31431 Čepin</item>
    </izvorni_sadrzaj>
    <derivirana_varijabla naziv="DomainObject.Predmet.ProtuStrankaListFormatedWithAdressOIB_1">
      <item>MIRAN KUTAK j.d.o.o. za ugostiteljstvo i usluge, OIB 21758812587, Medvednička 15, 31431 Čepin</item>
    </derivirana_varijabla>
  </DomainObject.Predmet.ProtuStrankaListFormatedWithAdressOIB>
  <DomainObject.Predmet.ProtuStrankaListNazivFormated>
    <izvorni_sadrzaj>
      <item>MIRAN KUTAK j.d.o.o. za ugostiteljstvo i usluge</item>
    </izvorni_sadrzaj>
    <derivirana_varijabla naziv="DomainObject.Predmet.ProtuStrankaListNazivFormated_1">
      <item>MIRAN KUTAK j.d.o.o. za ugostiteljstvo i usluge</item>
    </derivirana_varijabla>
  </DomainObject.Predmet.ProtuStrankaListNazivFormated>
  <DomainObject.Predmet.ProtuStrankaListNazivFormatedOIB>
    <izvorni_sadrzaj>
      <item>MIRAN KUTAK j.d.o.o. za ugostiteljstvo i usluge, OIB 21758812587</item>
    </izvorni_sadrzaj>
    <derivirana_varijabla naziv="DomainObject.Predmet.ProtuStrankaListNazivFormatedOIB_1">
      <item>MIRAN KUTAK j.d.o.o. za ugostiteljstvo i usluge, OIB 21758812587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MIRAN KUTAK j.d.o.o. za ugostiteljstvo i usluge</izvorni_sadrzaj>
    <derivirana_varijabla naziv="DomainObject.Predmet.ProtustrankaIDrugi_1">MIRAN KUTAK j.d.o.o. za ugostiteljstvo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MIRAN KUTAK j.d.o.o. za ugostiteljstvo i usluge, OIB 21758812587, Medvednička 15, 31431 Čepin</izvorni_sadrzaj>
    <derivirana_varijabla naziv="DomainObject.Predmet.ProtustrankaIDrugiAdressOIB_1">MIRAN KUTAK j.d.o.o. za ugostiteljstvo i usluge, OIB 21758812587, Medvednička 15,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MIRAN KUTAK j.d.o.o. za ugostiteljstvo i usluge</item>
    </izvorni_sadrzaj>
    <derivirana_varijabla naziv="DomainObject.Predmet.SudioniciListNaziv_1">
      <item>FINA RC OSIJEK</item>
      <item>MIRAN KUTAK j.d.o.o. za ugostiteljstvo i usluge</item>
    </derivirana_varijabla>
  </DomainObject.Predmet.SudioniciListNaziv>
  <DomainObject.Predmet.SudioniciListAdressOIB>
    <izvorni_sadrzaj>
      <item>FINA RC OSIJEK, OIB 85821130368, L. JEGERA 3,31000 Osijek</item>
      <item>MIRAN KUTAK j.d.o.o. za ugostiteljstvo i usluge, OIB 21758812587, Medvednička 15,31431 Čepin</item>
    </izvorni_sadrzaj>
    <derivirana_varijabla naziv="DomainObject.Predmet.SudioniciListAdressOIB_1">
      <item>FINA RC OSIJEK, OIB 85821130368, L. JEGERA 3,31000 Osijek</item>
      <item>MIRAN KUTAK j.d.o.o. za ugostiteljstvo i usluge, OIB 21758812587, Medvednička 15,31431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21758812587</item>
    </izvorni_sadrzaj>
    <derivirana_varijabla naziv="DomainObject.Predmet.SudioniciListNazivOIB_1">
      <item>, OIB 85821130368</item>
      <item>, OIB 21758812587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Zagrebačka 17 Vukovar</item>
    </izvorni_sadrzaj>
    <derivirana_varijabla naziv="DomainObject.Predmet.StecajniUpraviteljiListAddressOIB_1">
      <item>Mladen Beljo, OIB 76591147167, Zagrebačka 17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2232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2016-06-02T11:22:00Z</dcterms:created>
  <dc:creator>korisnik</dc:creator>
  <cp:lastModifiedBy>Žana Bem</cp:lastModifiedBy>
  <cp:lastPrinted>2015-10-20T06:06:00Z</cp:lastPrinted>
  <dcterms:modified xmlns:xsi="http://www.w3.org/2001/XMLSchema-instance" xsi:type="dcterms:W3CDTF">2016-06-02T11:25:00Z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