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ef43" w14:paraId="a6eef4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67D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76367D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TURIZAM ROKI društvo s ograničenom odgovornošću za trgovinu, ugostiteljstvo, turizam, uvoz-izvoz, cestovni prijevoz i organi</izvorni_sadrzaj>
    <derivirana_varijabla naziv="DomainObject.Predmet.ProtustrankaFormated_1">  TURIZAM ROKI društvo s ograničenom odgovornošću za trgovinu, ugostiteljstvo, turizam, uvoz-izvoz, cestovni prijevoz i organi</derivirana_varijabla>
  </DomainObject.Predmet.ProtustrankaFormated>
  <DomainObject.Predmet.ProtustrankaFormatedOIB>
    <izvorni_sadrzaj>  TURIZAM ROKI društvo s ograničenom odgovornošću za trgovinu, ugostiteljstvo, turizam, uvoz-izvoz, cestovni prijevoz i organi, OIB 74340789103</izvorni_sadrzaj>
    <derivirana_varijabla naziv="DomainObject.Predmet.ProtustrankaFormatedOIB_1">  TURIZAM ROKI društvo s ograničenom odgovornošću za trgovinu, ugostiteljstvo, turizam, uvoz-izvoz, cestovni prijevoz i organi, OIB 74340789103</derivirana_varijabla>
  </DomainObject.Predmet.ProtustrankaFormatedOIB>
  <DomainObject.Predmet.ProtustrankaFormatedWithAdress>
    <izvorni_sadrzaj> TURIZAM ROKI društvo s ograničenom odgovornošću za trgovinu, ugostiteljstvo, turizam, uvoz-izvoz, cestovni prijevoz i organi, Vinogradska 11, 42208 Radovec</izvorni_sadrzaj>
    <derivirana_varijabla naziv="DomainObject.Predmet.ProtustrankaFormatedWithAdress_1"> TURIZAM ROKI društvo s ograničenom odgovornošću za trgovinu, ugostiteljstvo, turizam, uvoz-izvoz, cestovni prijevoz i organi, Vinogradska 11, 42208 Radovec</derivirana_varijabla>
  </DomainObject.Predmet.ProtustrankaFormatedWithAdress>
  <DomainObject.Predmet.ProtustrankaFormatedWithAdressOIB>
    <izvorni_sadrzaj> TURIZAM ROKI društvo s ograničenom odgovornošću za trgovinu, ugostiteljstvo, turizam, uvoz-izvoz, cestovni prijevoz i organi, OIB 74340789103, Vinogradska 11, 42208 Radovec</izvorni_sadrzaj>
    <derivirana_varijabla naziv="DomainObject.Predmet.ProtustrankaFormatedWithAdressOIB_1"> TURIZAM ROKI društvo s ograničenom odgovornošću za trgovinu, ugostiteljstvo, turizam, uvoz-izvoz, cestovni prijevoz i organi, OIB 74340789103, Vinogradska 11, 42208 Radovec</derivirana_varijabla>
  </DomainObject.Predmet.ProtustrankaFormatedWithAdressOIB>
  <DomainObject.Predmet.ProtustrankaWithAdress>
    <izvorni_sadrzaj>TURIZAM ROKI društvo s ograničenom odgovornošću za trgovinu, ugostiteljstvo, turizam, uvoz-izvoz, cestovni prijevoz i organi Vinogradska 11, 42208 Radovec</izvorni_sadrzaj>
    <derivirana_varijabla naziv="DomainObject.Predmet.ProtustrankaWithAdress_1">TURIZAM ROKI društvo s ograničenom odgovornošću za trgovinu, ugostiteljstvo, turizam, uvoz-izvoz, cestovni prijevoz i organi Vinogradska 11, 42208 Radovec</derivirana_varijabla>
  </DomainObject.Predmet.ProtustrankaWithAdress>
  <DomainObject.Predmet.ProtustrankaWithAdressOIB>
    <izvorni_sadrzaj>TURIZAM ROKI društvo s ograničenom odgovornošću za trgovinu, ugostiteljstvo, turizam, uvoz-izvoz, cestovni prijevoz i organi, OIB 74340789103, Vinogradska 11, 42208 Radovec</izvorni_sadrzaj>
    <derivirana_varijabla naziv="DomainObject.Predmet.ProtustrankaWithAdressOIB_1">TURIZAM ROKI društvo s ograničenom odgovornošću za trgovinu, ugostiteljstvo, turizam, uvoz-izvoz, cestovni prijevoz i organi, OIB 74340789103, Vinogradska 11, 42208 Radovec</derivirana_varijabla>
  </DomainObject.Predmet.ProtustrankaWithAdressOIB>
  <DomainObject.Predmet.ProtustrankaNazivFormated>
    <izvorni_sadrzaj>TURIZAM ROKI društvo s ograničenom odgovornošću za trgovinu, ugostiteljstvo, turizam, uvoz-izvoz, cestovni prijevoz i organi</izvorni_sadrzaj>
    <derivirana_varijabla naziv="DomainObject.Predmet.ProtustrankaNazivFormated_1">TURIZAM ROKI društvo s ograničenom odgovornošću za trgovinu, ugostiteljstvo, turizam, uvoz-izvoz, cestovni prijevoz i organi</derivirana_varijabla>
  </DomainObject.Predmet.ProtustrankaNazivFormated>
  <DomainObject.Predmet.ProtustrankaNazivFormatedOIB>
    <izvorni_sadrzaj>TURIZAM ROKI društvo s ograničenom odgovornošću za trgovinu, ugostiteljstvo, turizam, uvoz-izvoz, cestovni prijevoz i organi, OIB 74340789103</izvorni_sadrzaj>
    <derivirana_varijabla naziv="DomainObject.Predmet.ProtustrankaNazivFormatedOIB_1">TURIZAM ROKI društvo s ograničenom odgovornošću za trgovinu, ugostiteljstvo, turizam, uvoz-izvoz, cestovni prijevoz i organi, OIB 74340789103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31774.49</izvorni_sadrzaj>
    <derivirana_varijabla naziv="DomainObject.Predmet.TrenutnaVrijednost_1">31774.49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TURIZAM ROKI društvo s ograničenom odgovornošću za trgovinu, ugostiteljstvo, turizam, uvoz-izvoz, cestovni prijevoz i organi</item>
    </izvorni_sadrzaj>
    <derivirana_varijabla naziv="DomainObject.Predmet.ProtuStrankaListFormated_1">
      <item>TURIZAM ROKI društvo s ograničenom odgovornošću za trgovinu, ugostiteljstvo, turizam, uvoz-izvoz, cestovni prijevoz i organi</item>
    </derivirana_varijabla>
  </DomainObject.Predmet.ProtuStrankaListFormated>
  <DomainObject.Predmet.ProtuStrankaListFormatedOIB>
    <izvorni_sadrzaj>
      <item>TURIZAM ROKI društvo s ograničenom odgovornošću za trgovinu, ugostiteljstvo, turizam, uvoz-izvoz, cestovni prijevoz i organi, OIB 74340789103</item>
    </izvorni_sadrzaj>
    <derivirana_varijabla naziv="DomainObject.Predmet.ProtuStrankaListFormatedOIB_1">
      <item>TURIZAM ROKI društvo s ograničenom odgovornošću za trgovinu, ugostiteljstvo, turizam, uvoz-izvoz, cestovni prijevoz i organi, OIB 74340789103</item>
    </derivirana_varijabla>
  </DomainObject.Predmet.ProtuStrankaListFormatedOIB>
  <DomainObject.Predmet.ProtuStrankaListFormatedWithAdress>
    <izvorni_sadrzaj>
      <item>TURIZAM ROKI društvo s ograničenom odgovornošću za trgovinu, ugostiteljstvo, turizam, uvoz-izvoz, cestovni prijevoz i organi, Vinogradska 11, 42208 Radovec</item>
    </izvorni_sadrzaj>
    <derivirana_varijabla naziv="DomainObject.Predmet.ProtuStrankaListFormatedWithAdress_1">
      <item>TURIZAM ROKI društvo s ograničenom odgovornošću za trgovinu, ugostiteljstvo, turizam, uvoz-izvoz, cestovni prijevoz i organi, Vinogradska 11, 42208 Radovec</item>
    </derivirana_varijabla>
  </DomainObject.Predmet.ProtuStrankaListFormatedWithAdress>
  <DomainObject.Predmet.ProtuStrankaListFormatedWithAdressOIB>
    <izvorni_sadrzaj>
      <item>TURIZAM ROKI društvo s ograničenom odgovornošću za trgovinu, ugostiteljstvo, turizam, uvoz-izvoz, cestovni prijevoz i organi, OIB 74340789103, Vinogradska 11, 42208 Radovec</item>
    </izvorni_sadrzaj>
    <derivirana_varijabla naziv="DomainObject.Predmet.ProtuStrankaListFormatedWithAdressOIB_1">
      <item>TURIZAM ROKI društvo s ograničenom odgovornošću za trgovinu, ugostiteljstvo, turizam, uvoz-izvoz, cestovni prijevoz i organi, OIB 74340789103, Vinogradska 11, 42208 Radovec</item>
    </derivirana_varijabla>
  </DomainObject.Predmet.ProtuStrankaListFormatedWithAdressOIB>
  <DomainObject.Predmet.ProtuStrankaListNazivFormated>
    <izvorni_sadrzaj>
      <item>TURIZAM ROKI društvo s ograničenom odgovornošću za trgovinu, ugostiteljstvo, turizam, uvoz-izvoz, cestovni prijevoz i organi</item>
    </izvorni_sadrzaj>
    <derivirana_varijabla naziv="DomainObject.Predmet.ProtuStrankaListNazivFormated_1">
      <item>TURIZAM ROKI društvo s ograničenom odgovornošću za trgovinu, ugostiteljstvo, turizam, uvoz-izvoz, cestovni prijevoz i organi</item>
    </derivirana_varijabla>
  </DomainObject.Predmet.ProtuStrankaListNazivFormated>
  <DomainObject.Predmet.ProtuStrankaListNazivFormatedOIB>
    <izvorni_sadrzaj>
      <item>TURIZAM ROKI društvo s ograničenom odgovornošću za trgovinu, ugostiteljstvo, turizam, uvoz-izvoz, cestovni prijevoz i organi, OIB 74340789103</item>
    </izvorni_sadrzaj>
    <derivirana_varijabla naziv="DomainObject.Predmet.ProtuStrankaListNazivFormatedOIB_1">
      <item>TURIZAM ROKI društvo s ograničenom odgovornošću za trgovinu, ugostiteljstvo, turizam, uvoz-izvoz, cestovni prijevoz i organi, OIB 74340789103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TURIZAM ROKI društvo s ograničenom odgovornošću za trgovinu, ugostiteljstvo, turizam, uvoz-izvoz, cestovni prijevoz i organi</izvorni_sadrzaj>
    <derivirana_varijabla naziv="DomainObject.Predmet.ProtustrankaIDrugi_1">TURIZAM ROKI društvo s ograničenom odgovornošću za trgovinu, ugostiteljstvo, turizam, uvoz-izvoz, cestovni prijevoz i organi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TURIZAM ROKI društvo s ograničenom odgovornošću za trgovinu, ugostiteljstvo, turizam, uvoz-izvoz, cestovni prijevoz i organi, OIB 74340789103, Vinogradska 11, 42208 Radovec</izvorni_sadrzaj>
    <derivirana_varijabla naziv="DomainObject.Predmet.ProtustrankaIDrugiAdressOIB_1">TURIZAM ROKI društvo s ograničenom odgovornošću za trgovinu, ugostiteljstvo, turizam, uvoz-izvoz, cestovni prijevoz i organi, OIB 74340789103, Vinogradska 11,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TURIZAM ROKI društvo s ograničenom odgovornošću za trgovinu, ugostiteljstvo, turizam, uvoz-izvoz, cestovni prijevoz i organi</item>
      <item>Sudski registar</item>
      <item>e-oglasna ploča</item>
    </izvorni_sadrzaj>
    <derivirana_varijabla naziv="DomainObject.Predmet.SudioniciListNaziv_1">
      <item>Financijska agencija</item>
      <item>TURIZAM ROKI društvo s ograničenom odgovornošću za trgovinu, ugostiteljstvo, turizam, uvoz-izvoz, cestovni prijevoz i organi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TURIZAM ROKI društvo s ograničenom odgovornošću za trgovinu, ugostiteljstvo, turizam, uvoz-izvoz, cestovni prijevoz i organi, OIB 74340789103, Vinogradska 11,42208 Radovec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TURIZAM ROKI društvo s ograničenom odgovornošću za trgovinu, ugostiteljstvo, turizam, uvoz-izvoz, cestovni prijevoz i organi, OIB 74340789103, Vinogradska 11,42208 Radovec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74340789103</item>
      <item>, OIB null</item>
    </izvorni_sadrzaj>
    <derivirana_varijabla naziv="DomainObject.Predmet.SudioniciListNazivOIB_1">
      <item>, OIB null</item>
      <item>, OIB 85821130368</item>
      <item>, OIB 74340789103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