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76f8" w14:paraId="1bb76f8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7D047B">
        <w:t>827/16-17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7D047B">
        <w:rPr>
          <w:b/>
        </w:rPr>
        <w:t>ULAR d.o.o., Beli Manastir, Trg slobode 34, OIB: 69811533066, MBS: 030102756</w:t>
      </w:r>
      <w:r w:rsidR="002F3F8D" w:rsidRPr="00D14516">
        <w:t>,</w:t>
      </w:r>
      <w:r w:rsidR="002F3F8D">
        <w:t xml:space="preserve"> dana </w:t>
      </w:r>
      <w:r w:rsidR="005F2DDE">
        <w:t>9. studenog</w:t>
      </w:r>
      <w:r w:rsidR="002F3F8D">
        <w:t xml:space="preserve"> 2016.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7D047B">
        <w:rPr>
          <w:b/>
        </w:rPr>
        <w:t xml:space="preserve">ULAR d.o.o., Beli Manastir, Trg slobode 34, OIB: 69811533066, MBS: 030102756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7D047B">
        <w:rPr>
          <w:b/>
        </w:rPr>
        <w:t>827</w:t>
      </w:r>
      <w:r>
        <w:rPr>
          <w:b/>
        </w:rPr>
        <w:t>-16</w:t>
      </w:r>
      <w:r>
        <w:t xml:space="preserve"> kod Hrvatske poštanske banke iznos od </w:t>
      </w:r>
      <w:r w:rsidR="007D047B">
        <w:rPr>
          <w:b/>
        </w:rPr>
        <w:t>30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DD2365" w:rsidP="003E6ABD" w:rsidR="003E6AB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7D047B">
        <w:t>7. travnja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7D047B">
        <w:rPr>
          <w:b/>
        </w:rPr>
        <w:t>ULAR d.o.o., Beli Manastir, Trg slobode 34, OIB: 69811533066, MBS: 030102756</w:t>
      </w:r>
      <w:r w:rsidR="003E6ABD">
        <w:rPr>
          <w:b/>
        </w:rPr>
        <w:t>.</w:t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1435B1" w:rsidR="00B37FD5">
      <w:pPr>
        <w:tabs>
          <w:tab w:pos="4050" w:val="left"/>
        </w:tabs>
        <w:jc w:val="right"/>
        <w:rPr>
          <w:b/>
        </w:rPr>
      </w:pPr>
      <w:r>
        <w:lastRenderedPageBreak/>
        <w:tab/>
      </w:r>
      <w:r w:rsidR="007D047B">
        <w:tab/>
        <w:t>Broj: 6 St-827/16-17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7D047B">
        <w:t>827</w:t>
      </w:r>
      <w:r w:rsidR="00411A7F">
        <w:t xml:space="preserve">/16 od </w:t>
      </w:r>
      <w:r w:rsidR="007D047B">
        <w:t>21. rujna</w:t>
      </w:r>
      <w:r w:rsidR="00411A7F">
        <w:t xml:space="preserve"> </w:t>
      </w:r>
      <w:r w:rsidR="00FD751B">
        <w:t>2016. g.</w:t>
      </w:r>
      <w:r w:rsidR="00F57A6F">
        <w:t>, koje je usmeno izni</w:t>
      </w:r>
      <w:r w:rsidR="003B0183">
        <w:t>o</w:t>
      </w:r>
      <w:r w:rsidR="00F57A6F">
        <w:t xml:space="preserve"> na ročištu održanom dana </w:t>
      </w:r>
      <w:r w:rsidR="003B0183">
        <w:t>8. studenog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7D047B">
        <w:t xml:space="preserve">, prezadužen </w:t>
      </w:r>
      <w:r w:rsidR="00F4731D">
        <w:t xml:space="preserve"> </w:t>
      </w:r>
      <w:r w:rsidR="00F41435">
        <w:t xml:space="preserve">i </w:t>
      </w:r>
      <w:r w:rsidR="00411A7F">
        <w:t>nelikvidan</w:t>
      </w:r>
      <w:r w:rsidR="00F41435">
        <w:t xml:space="preserve">. </w:t>
      </w:r>
      <w:r w:rsidR="003B0183">
        <w:t>D</w:t>
      </w:r>
      <w:r w:rsidR="00823B7D">
        <w:t>užnik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7D047B">
        <w:t>30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B0183">
        <w:t>9. studenog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3B0183">
        <w:t>9.12.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11A7F" w:rsidP="00411A7F" w:rsidR="00411A7F">
      <w:pPr>
        <w:pStyle w:val="Tijeloteksta"/>
        <w:jc w:val="left"/>
      </w:pPr>
    </w:p>
    <w:p w:rsidRDefault="00411A7F" w:rsidP="00411A7F" w:rsidR="00411A7F" w:rsidRPr="00BB737A">
      <w:pPr>
        <w:ind w:firstLine="708" w:left="4248"/>
        <w:jc w:val="both"/>
      </w:pPr>
      <w:r>
        <w:t xml:space="preserve">    </w:t>
      </w:r>
      <w:r w:rsidRPr="00BB737A">
        <w:t>STEČAJN</w:t>
      </w:r>
      <w:r>
        <w:t>A SUTKINJA,</w:t>
      </w:r>
      <w:r w:rsidRPr="00BB737A">
        <w:t xml:space="preserve"> v.r.</w:t>
      </w:r>
    </w:p>
    <w:p w:rsidRDefault="00411A7F" w:rsidP="00411A7F" w:rsidR="00411A7F" w:rsidRPr="00BB737A">
      <w:pPr>
        <w:jc w:val="both"/>
      </w:pPr>
      <w:r w:rsidRPr="00BB737A">
        <w:t xml:space="preserve">                                                                                                     Nada Roso</w:t>
      </w: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Za točnost otpravka-Ovlašteni službenik</w:t>
      </w: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                 Danijela Sekulić</w:t>
      </w:r>
    </w:p>
    <w:p w:rsidRDefault="00411A7F" w:rsidP="00411A7F" w:rsidR="00411A7F" w:rsidRPr="00BB737A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C4" w:rsidR="00892AC4">
      <w:r>
        <w:separator/>
      </w:r>
    </w:p>
  </w:endnote>
  <w:endnote w:id="0" w:type="continuationSeparator">
    <w:p w:rsidRDefault="00892AC4" w:rsidR="00892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C4" w:rsidR="00892AC4">
      <w:r>
        <w:separator/>
      </w:r>
    </w:p>
  </w:footnote>
  <w:footnote w:id="0" w:type="continuationSeparator">
    <w:p w:rsidRDefault="00892AC4" w:rsidR="00892A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25F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325F8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2AC4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25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2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25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2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ULAR d.o.o. za trgovinu, usluge i ugostiteljstvo</izvorni_sadrzaj>
    <derivirana_varijabla naziv="DomainObject.Predmet.ProtustrankaFormated_1">  ULAR d.o.o. za trgovinu, usluge i ugostiteljstvo</derivirana_varijabla>
  </DomainObject.Predmet.ProtustrankaFormated>
  <DomainObject.Predmet.ProtustrankaFormatedOIB>
    <izvorni_sadrzaj>  ULAR d.o.o. za trgovinu, usluge i ugostiteljstvo, OIB 69811533066</izvorni_sadrzaj>
    <derivirana_varijabla naziv="DomainObject.Predmet.ProtustrankaFormatedOIB_1">  ULAR d.o.o. za trgovinu, usluge i ugostiteljstvo, OIB 69811533066</derivirana_varijabla>
  </DomainObject.Predmet.ProtustrankaFormatedOIB>
  <DomainObject.Predmet.ProtustrankaFormatedWithAdress>
    <izvorni_sadrzaj> ULAR d.o.o. za trgovinu, usluge i ugostiteljstvo, Trg slobode 34, 31300 Beli Manastir</izvorni_sadrzaj>
    <derivirana_varijabla naziv="DomainObject.Predmet.ProtustrankaFormatedWithAdress_1"> ULAR d.o.o. za trgovinu, usluge i ugostiteljstvo, Trg slobode 34, 31300 Beli Manastir</derivirana_varijabla>
  </DomainObject.Predmet.ProtustrankaFormatedWithAdress>
  <DomainObject.Predmet.ProtustrankaFormatedWithAdressOIB>
    <izvorni_sadrzaj> ULAR d.o.o. za trgovinu, usluge i ugostiteljstvo, OIB 69811533066, Trg slobode 34, 31300 Beli Manastir</izvorni_sadrzaj>
    <derivirana_varijabla naziv="DomainObject.Predmet.ProtustrankaFormatedWithAdressOIB_1"> ULAR d.o.o. za trgovinu, usluge i ugostiteljstvo, OIB 69811533066, Trg slobode 34, 31300 Beli Manastir</derivirana_varijabla>
  </DomainObject.Predmet.ProtustrankaFormatedWithAdressOIB>
  <DomainObject.Predmet.ProtustrankaWithAdress>
    <izvorni_sadrzaj>ULAR d.o.o. za trgovinu, usluge i ugostiteljstvo Trg slobode 34, 31300 Beli Manastir</izvorni_sadrzaj>
    <derivirana_varijabla naziv="DomainObject.Predmet.ProtustrankaWithAdress_1">ULAR d.o.o. za trgovinu, usluge i ugostiteljstvo Trg slobode 34, 31300 Beli Manastir</derivirana_varijabla>
  </DomainObject.Predmet.ProtustrankaWithAdress>
  <DomainObject.Predmet.ProtustrankaWithAdressOIB>
    <izvorni_sadrzaj>ULAR d.o.o. za trgovinu, usluge i ugostiteljstvo, OIB 69811533066, Trg slobode 34, 31300 Beli Manastir</izvorni_sadrzaj>
    <derivirana_varijabla naziv="DomainObject.Predmet.ProtustrankaWithAdressOIB_1">ULAR d.o.o. za trgovinu, usluge i ugostiteljstvo, OIB 69811533066, Trg slobode 34, 31300 Beli Manastir</derivirana_varijabla>
  </DomainObject.Predmet.ProtustrankaWithAdressOIB>
  <DomainObject.Predmet.ProtustrankaNazivFormated>
    <izvorni_sadrzaj>ULAR d.o.o. za trgovinu, usluge i ugostiteljstvo</izvorni_sadrzaj>
    <derivirana_varijabla naziv="DomainObject.Predmet.ProtustrankaNazivFormated_1">ULAR d.o.o. za trgovinu, usluge i ugostiteljstvo</derivirana_varijabla>
  </DomainObject.Predmet.ProtustrankaNazivFormated>
  <DomainObject.Predmet.ProtustrankaNazivFormatedOIB>
    <izvorni_sadrzaj>ULAR d.o.o. za trgovinu, usluge i ugostiteljstvo, OIB 69811533066</izvorni_sadrzaj>
    <derivirana_varijabla naziv="DomainObject.Predmet.ProtustrankaNazivFormatedOIB_1">ULAR d.o.o. za trgovinu, usluge i ugostiteljstvo, OIB 69811533066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ULAR d.o.o. za trgovinu, usluge i ugostiteljstvo</item>
    </izvorni_sadrzaj>
    <derivirana_varijabla naziv="DomainObject.Predmet.ProtuStrankaListFormated_1">
      <item>ULAR d.o.o. za trgovinu, usluge i ugostiteljstvo</item>
    </derivirana_varijabla>
  </DomainObject.Predmet.ProtuStrankaListFormated>
  <DomainObject.Predmet.ProtuStrankaListFormatedOIB>
    <izvorni_sadrzaj>
      <item>ULAR d.o.o. za trgovinu, usluge i ugostiteljstvo, OIB 69811533066</item>
    </izvorni_sadrzaj>
    <derivirana_varijabla naziv="DomainObject.Predmet.ProtuStrankaListFormatedOIB_1">
      <item>ULAR d.o.o. za trgovinu, usluge i ugostiteljstvo, OIB 69811533066</item>
    </derivirana_varijabla>
  </DomainObject.Predmet.ProtuStrankaListFormatedOIB>
  <DomainObject.Predmet.ProtuStrankaListFormatedWithAdress>
    <izvorni_sadrzaj>
      <item>ULAR d.o.o. za trgovinu, usluge i ugostiteljstvo, Trg slobode 34, 31300 Beli Manastir</item>
    </izvorni_sadrzaj>
    <derivirana_varijabla naziv="DomainObject.Predmet.ProtuStrankaListFormatedWithAdress_1">
      <item>ULAR d.o.o. za trgovinu, usluge i ugostiteljstvo, Trg slobode 34, 31300 Beli Manastir</item>
    </derivirana_varijabla>
  </DomainObject.Predmet.ProtuStrankaListFormatedWithAdress>
  <DomainObject.Predmet.ProtuStrankaListFormatedWithAdressOIB>
    <izvorni_sadrzaj>
      <item>ULAR d.o.o. za trgovinu, usluge i ugostiteljstvo, OIB 69811533066, Trg slobode 34, 31300 Beli Manastir</item>
    </izvorni_sadrzaj>
    <derivirana_varijabla naziv="DomainObject.Predmet.ProtuStrankaListFormatedWithAdressOIB_1">
      <item>ULAR d.o.o. za trgovinu, usluge i ugostiteljstvo, OIB 69811533066, Trg slobode 34, 31300 Beli Manastir</item>
    </derivirana_varijabla>
  </DomainObject.Predmet.ProtuStrankaListFormatedWithAdressOIB>
  <DomainObject.Predmet.ProtuStrankaListNazivFormated>
    <izvorni_sadrzaj>
      <item>ULAR d.o.o. za trgovinu, usluge i ugostiteljstvo</item>
    </izvorni_sadrzaj>
    <derivirana_varijabla naziv="DomainObject.Predmet.ProtuStrankaListNazivFormated_1">
      <item>ULAR d.o.o. za trgovinu, usluge i ugostiteljstvo</item>
    </derivirana_varijabla>
  </DomainObject.Predmet.ProtuStrankaListNazivFormated>
  <DomainObject.Predmet.ProtuStrankaListNazivFormatedOIB>
    <izvorni_sadrzaj>
      <item>ULAR d.o.o. za trgovinu, usluge i ugostiteljstvo, OIB 69811533066</item>
    </izvorni_sadrzaj>
    <derivirana_varijabla naziv="DomainObject.Predmet.ProtuStrankaListNazivFormatedOIB_1">
      <item>ULAR d.o.o. za trgovinu, usluge i ugostiteljstvo, OIB 69811533066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ULAR d.o.o. za trgovinu, usluge i ugostiteljstvo</izvorni_sadrzaj>
    <derivirana_varijabla naziv="DomainObject.Predmet.ProtustrankaIDrugi_1">ULAR d.o.o. za trgovinu,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ULAR d.o.o. za trgovinu, usluge i ugostiteljstvo, OIB 69811533066, Trg slobode 34, 31300 Beli Manastir</izvorni_sadrzaj>
    <derivirana_varijabla naziv="DomainObject.Predmet.ProtustrankaIDrugiAdressOIB_1">ULAR d.o.o. za trgovinu, usluge i ugostiteljstvo, OIB 69811533066, Trg slobode 34,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ULAR d.o.o. za trgovinu, usluge i ugostiteljstvo</item>
    </izvorni_sadrzaj>
    <derivirana_varijabla naziv="DomainObject.Predmet.SudioniciListNaziv_1">
      <item>FINA RC OSIJEK</item>
      <item>ULAR d.o.o. za trgovinu, usluge i ugostiteljstvo</item>
    </derivirana_varijabla>
  </DomainObject.Predmet.SudioniciListNaziv>
  <DomainObject.Predmet.SudioniciListAdressOIB>
    <izvorni_sadrzaj>
      <item>FINA RC OSIJEK, OIB 85821130368</item>
      <item>ULAR d.o.o. za trgovinu, usluge i ugostiteljstvo, OIB 69811533066, Trg slobode 34,31300 Beli Manastir</item>
    </izvorni_sadrzaj>
    <derivirana_varijabla naziv="DomainObject.Predmet.SudioniciListAdressOIB_1">
      <item>FINA RC OSIJEK, OIB 85821130368</item>
      <item>ULAR d.o.o. za trgovinu, usluge i ugostiteljstvo, OIB 69811533066, Trg slobode 34,31300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69811533066</item>
    </izvorni_sadrzaj>
    <derivirana_varijabla naziv="DomainObject.Predmet.SudioniciListNazivOIB_1">
      <item>, OIB 85821130368</item>
      <item>, OIB 69811533066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A8293-DD26-4954-A9F8-88FCC9103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439</properties:Words>
  <properties:Characters>2370</properties:Characters>
  <properties:Lines>105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2016-09-26T07:30:00Z</dcterms:created>
  <dc:creator>hermanj</dc:creator>
  <cp:lastModifiedBy>Danijela Sekulić</cp:lastModifiedBy>
  <cp:lastPrinted>2016-11-09T09:46:00Z</cp:lastPrinted>
  <dcterms:modified xmlns:xsi="http://www.w3.org/2001/XMLSchema-instance" xsi:type="dcterms:W3CDTF">2016-11-09T09:47:00Z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