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202dc1" w14:paraId="8202dc1" w:rsidRDefault="00AB4602" w:rsidP="00445CDA" w:rsidR="00445CDA" w:rsidRPr="00445CDA">
      <w:pPr>
        <w:pStyle w:val="NormaleSPIS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445CDA" w:rsidRPr="00445CDA">
        <w:rPr>
          <w:rFonts w:cs="Times New Roman"/>
        </w:rPr>
        <w:tab/>
      </w:r>
      <w:r w:rsidR="00445CDA" w:rsidRPr="00445CDA">
        <w:rPr>
          <w:rFonts w:cs="Times New Roman"/>
        </w:rPr>
        <w:tab/>
      </w:r>
      <w:r w:rsidR="00445CDA" w:rsidRPr="00445CDA">
        <w:rPr>
          <w:rFonts w:cs="Times New Roman"/>
        </w:rPr>
        <w:tab/>
      </w:r>
      <w:r w:rsidR="00445CDA" w:rsidRPr="00445CDA">
        <w:rPr>
          <w:rFonts w:cs="Times New Roman"/>
        </w:rPr>
        <w:tab/>
      </w:r>
      <w:r w:rsidR="00445CDA" w:rsidRPr="00445CDA">
        <w:rPr>
          <w:rFonts w:cs="Times New Roman"/>
        </w:rPr>
        <w:tab/>
      </w:r>
      <w:r w:rsidR="00445CDA" w:rsidRPr="00445CDA">
        <w:rPr>
          <w:rFonts w:cs="Times New Roman"/>
        </w:rPr>
        <w:tab/>
      </w:r>
      <w:r w:rsidR="00445CDA" w:rsidRPr="00445CDA">
        <w:rPr>
          <w:rFonts w:cs="Times New Roman"/>
        </w:rPr>
        <w:tab/>
      </w:r>
      <w:r w:rsidR="00445CDA" w:rsidRPr="00445CDA">
        <w:rPr>
          <w:rFonts w:cs="Times New Roman"/>
        </w:rPr>
        <w:tab/>
      </w:r>
      <w:r w:rsidR="00445CDA" w:rsidRPr="00445CDA">
        <w:rPr>
          <w:rFonts w:cs="Times New Roman"/>
        </w:rPr>
        <w:tab/>
      </w:r>
      <w:r w:rsidR="00445CDA" w:rsidRPr="00445CDA">
        <w:rPr>
          <w:rFonts w:cs="Times New Roman"/>
        </w:rPr>
        <w:tab/>
        <w:t>1 St-4867/16</w:t>
      </w: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b/>
          <w:lang w:eastAsia="hr-HR"/>
        </w:rPr>
        <w:t xml:space="preserve">      </w:t>
      </w:r>
      <w:r w:rsidRPr="00445CDA">
        <w:rPr>
          <w:rFonts w:cs="Times New Roman" w:eastAsia="Times New Roman"/>
          <w:lang w:eastAsia="hr-HR"/>
        </w:rPr>
        <w:t>REPUBLIKA HRVATSKA</w:t>
      </w: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 xml:space="preserve"> TRGOVAČKI SUD U ZAGREBU</w:t>
      </w: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 xml:space="preserve">          Stalna služba u Karlovcu </w:t>
      </w: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>Karlovac, Trg hrvatskih branitelja 1/II</w:t>
      </w: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>O B A V I J E S T</w:t>
      </w: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jc w:val="both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ab/>
        <w:t>TRGOVAČKI SUD U ZAGREBU, Stalna služba u Karlovcu</w:t>
      </w:r>
      <w:r w:rsidRPr="00445CDA">
        <w:rPr>
          <w:rFonts w:cs="Times New Roman" w:eastAsia="Times New Roman"/>
          <w:b/>
          <w:lang w:eastAsia="hr-HR"/>
        </w:rPr>
        <w:t>,</w:t>
      </w:r>
      <w:r w:rsidRPr="00445CDA">
        <w:rPr>
          <w:rFonts w:cs="Times New Roman" w:eastAsia="Times New Roman"/>
          <w:lang w:eastAsia="hr-HR"/>
        </w:rPr>
        <w:t xml:space="preserve"> po sucu Jadranki Mađeruh, kao stečajnom sucu, u stečajnom postupku nad stečajnim dužnikom SMOKING d.o.o. u stečaju, Zagreb, Rabusova 13, OIB: 78644180553, 22. studenog 2018. </w:t>
      </w: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jc w:val="center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>o b j a v l j u j e</w:t>
      </w:r>
    </w:p>
    <w:p w:rsidRDefault="00445CDA" w:rsidP="00445CDA" w:rsidR="00445CDA" w:rsidRPr="00445CD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ind w:left="142"/>
        <w:jc w:val="both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ab/>
        <w:t>Skupština vjerovnika je dana 22. studenog 2018. donijela slijedeću odluku:</w:t>
      </w:r>
    </w:p>
    <w:p w:rsidRDefault="00445CDA" w:rsidP="00445CDA" w:rsidR="00445CDA" w:rsidRPr="00445CDA">
      <w:pPr>
        <w:spacing w:after="0"/>
        <w:ind w:left="142"/>
        <w:jc w:val="both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jc w:val="both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ab/>
        <w:t>Pozivaju se vjerovnici solidarno predujmiti potrebna sredstva za vođenje parnice u postupku stečajnog dužnika protiv BAT HRVATSKA d.o.o., ukoliko će stečajni dužnik biti upućen u parnicu, u iznosu od 1.261.560,00 kn u roku od 15 dana na žiro račun ovog suda broj IBAN  HR9223900011300000460, model HR05, poziv na broj 4867-2016. Ukoliko vjerovnici ne predujme navedeni iznos stečajni upravitelj neće pokretati navedenu parnicu.</w:t>
      </w:r>
    </w:p>
    <w:p w:rsidRDefault="00445CDA" w:rsidP="00445CDA" w:rsidR="00445CDA" w:rsidRPr="00445CDA">
      <w:pPr>
        <w:spacing w:after="0"/>
        <w:jc w:val="both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jc w:val="both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ab/>
      </w:r>
      <w:r w:rsidRPr="00445CDA">
        <w:rPr>
          <w:rFonts w:cs="Times New Roman" w:eastAsia="Times New Roman"/>
          <w:lang w:eastAsia="hr-HR"/>
        </w:rPr>
        <w:tab/>
        <w:t xml:space="preserve">            </w:t>
      </w:r>
    </w:p>
    <w:p w:rsidRDefault="00445CDA" w:rsidP="00445CDA" w:rsidR="00445CDA" w:rsidRPr="00445CDA">
      <w:pPr>
        <w:spacing w:after="0"/>
        <w:jc w:val="center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>U</w:t>
      </w:r>
      <w:r w:rsidRPr="00445CDA">
        <w:rPr>
          <w:rFonts w:cs="Times New Roman" w:eastAsia="Times New Roman"/>
          <w:b/>
          <w:lang w:eastAsia="hr-HR"/>
        </w:rPr>
        <w:t xml:space="preserve"> </w:t>
      </w:r>
      <w:r w:rsidRPr="00445CDA">
        <w:rPr>
          <w:rFonts w:cs="Times New Roman" w:eastAsia="Times New Roman"/>
          <w:lang w:eastAsia="hr-HR"/>
        </w:rPr>
        <w:t>Karlovcu 22. studenog 2018.</w:t>
      </w:r>
    </w:p>
    <w:p w:rsidRDefault="00445CDA" w:rsidP="00445CDA" w:rsidR="00445CDA" w:rsidRPr="00445C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ind w:left="6372"/>
        <w:jc w:val="both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 xml:space="preserve">    Stečajni sudac:                                                                                                                 </w:t>
      </w:r>
    </w:p>
    <w:p w:rsidRDefault="00445CDA" w:rsidP="00445CDA" w:rsidR="00445CDA">
      <w:pPr>
        <w:spacing w:after="0"/>
        <w:jc w:val="center"/>
        <w:rPr>
          <w:rFonts w:cs="Times New Roman" w:eastAsia="Times New Roman"/>
          <w:lang w:eastAsia="hr-HR"/>
        </w:rPr>
      </w:pPr>
      <w:r w:rsidRPr="00445CDA">
        <w:rPr>
          <w:rFonts w:cs="Times New Roman" w:eastAsia="Times New Roman"/>
          <w:lang w:eastAsia="hr-HR"/>
        </w:rPr>
        <w:t xml:space="preserve">                                                                                             Jadranka Mađeruh</w:t>
      </w:r>
      <w:r>
        <w:rPr>
          <w:rFonts w:cs="Times New Roman" w:eastAsia="Times New Roman"/>
          <w:lang w:eastAsia="hr-HR"/>
        </w:rPr>
        <w:t>,v.r.</w:t>
      </w:r>
    </w:p>
    <w:p w:rsidRDefault="00445CDA" w:rsidP="00445CDA" w:rsidR="00445CDA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                                                                Za točnost otpravka-ovlašteni službenik</w:t>
      </w:r>
      <w:r>
        <w:rPr>
          <w:rFonts w:cs="Times New Roman" w:eastAsia="Times New Roman"/>
          <w:lang w:eastAsia="hr-HR"/>
        </w:rPr>
        <w:br/>
        <w:t xml:space="preserve">                                                                                        Draženka Prpić</w:t>
      </w:r>
    </w:p>
    <w:p w:rsidRDefault="00445CDA" w:rsidP="00445CDA" w:rsidR="00445CDA" w:rsidRPr="00445CDA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45CDA" w:rsidP="00445CDA" w:rsidR="00445CDA" w:rsidRPr="00445CDA">
      <w:pPr>
        <w:spacing w:after="0"/>
        <w:jc w:val="right"/>
        <w:rPr>
          <w:rFonts w:cs="Times New Roman" w:eastAsia="Times New Roman"/>
          <w:lang w:eastAsia="hr-HR"/>
        </w:rPr>
      </w:pPr>
    </w:p>
    <w:sectPr w:rsidSect="0032366B" w:rsidR="00445CDA" w:rsidRPr="00445CDA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1367D10"/>
    <w:multiLevelType w:val="hybridMultilevel"/>
    <w:tmpl w:val="EA3A3168"/>
    <w:lvl w:tplc="BD9C7F8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45CD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808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33133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2018.</izvorni_sadrzaj>
    <derivirana_varijabla naziv="DomainObject.DatumDonosenjaOdluke_1">22.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St-4867/2016-123</izvorni_sadrzaj>
    <derivirana_varijabla naziv="DomainObject.Oznaka_1">St-4867/2016-123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4867</izvorni_sadrzaj>
    <derivirana_varijabla naziv="DomainObject.Predmet.Broj_1">4867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 dijela spisa prema naredbi suca od 
19.9.2018. ide na VTS, original u Izv. pisarnici SSKA</izvorni_sadrzaj>
    <derivirana_varijabla naziv="DomainObject.Predmet.Opis_1">Preslik dijela spisa prema naredbi suca od 
19.9.2018. ide na VTS, original u Izv. pisarnici SSKA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St-4867/2016</izvorni_sadrzaj>
    <derivirana_varijabla naziv="DomainObject.Predmet.OznakaBroj_1">St-4867/2016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SMOKING društvo s ograničenom odgovornošću za trgovinu i usluge, putnička agencija u stečaju</izvorni_sadrzaj>
    <derivirana_varijabla naziv="DomainObject.Predmet.ProtustrankaFormated_1">  SMOKING društvo s ograničenom odgovornošću za trgovinu i usluge, putnička agencija u stečaju</derivirana_varijabla>
  </DomainObject.Predmet.ProtustrankaFormated>
  <DomainObject.Predmet.ProtustrankaFormatedOIB>
    <izvorni_sadrzaj>  SMOKING društvo s ograničenom odgovornošću za trgovinu i usluge, putnička agencija u stečaju, OIB 78644180553</izvorni_sadrzaj>
    <derivirana_varijabla naziv="DomainObject.Predmet.ProtustrankaFormatedOIB_1">  SMOKING društvo s ograničenom odgovornošću za trgovinu i usluge, putnička agencija u stečaju, OIB 78644180553</derivirana_varijabla>
  </DomainObject.Predmet.ProtustrankaFormatedOIB>
  <DomainObject.Predmet.ProtustrankaFormatedWithAdress>
    <izvorni_sadrzaj> SMOKING društvo s ograničenom odgovornošću za trgovinu i usluge, putnička agencija u stečaju, Rabusova 13, 10000 Zagreb</izvorni_sadrzaj>
    <derivirana_varijabla naziv="DomainObject.Predmet.ProtustrankaFormatedWithAdress_1"> SMOKING društvo s ograničenom odgovornošću za trgovinu i usluge, putnička agencija u stečaju, Rabusova 13, 10000 Zagreb</derivirana_varijabla>
  </DomainObject.Predmet.ProtustrankaFormatedWithAdress>
  <DomainObject.Predmet.ProtustrankaFormatedWithAdressOIB>
    <izvorni_sadrzaj> SMOKING društvo s ograničenom odgovornošću za trgovinu i usluge, putnička agencija u stečaju, OIB 78644180553, Rabusova 13, 10000 Zagreb</izvorni_sadrzaj>
    <derivirana_varijabla naziv="DomainObject.Predmet.ProtustrankaFormatedWithAdressOIB_1"> SMOKING društvo s ograničenom odgovornošću za trgovinu i usluge, putnička agencija u stečaju, OIB 78644180553, Rabusova 13, 10000 Zagreb</derivirana_varijabla>
  </DomainObject.Predmet.ProtustrankaFormatedWithAdressOIB>
  <DomainObject.Predmet.ProtustrankaWithAdress>
    <izvorni_sadrzaj>SMOKING društvo s ograničenom odgovornošću za trgovinu i usluge, putnička agencija u stečaju Rabusova 13, 10000 Zagreb</izvorni_sadrzaj>
    <derivirana_varijabla naziv="DomainObject.Predmet.ProtustrankaWithAdress_1">SMOKING društvo s ograničenom odgovornošću za trgovinu i usluge, putnička agencija u stečaju Rabusova 13, 10000 Zagreb</derivirana_varijabla>
  </DomainObject.Predmet.ProtustrankaWithAdress>
  <DomainObject.Predmet.ProtustrankaWithAdressOIB>
    <izvorni_sadrzaj>SMOKING društvo s ograničenom odgovornošću za trgovinu i usluge, putnička agencija u stečaju, OIB 78644180553, Rabusova 13, 10000 Zagreb</izvorni_sadrzaj>
    <derivirana_varijabla naziv="DomainObject.Predmet.ProtustrankaWithAdressOIB_1">SMOKING društvo s ograničenom odgovornošću za trgovinu i usluge, putnička agencija u stečaju, OIB 78644180553, Rabusova 13, 10000 Zagreb</derivirana_varijabla>
  </DomainObject.Predmet.ProtustrankaWithAdressOIB>
  <DomainObject.Predmet.ProtustrankaNazivFormated>
    <izvorni_sadrzaj>SMOKING društvo s ograničenom odgovornošću za trgovinu i usluge, putnička agencija u stečaju</izvorni_sadrzaj>
    <derivirana_varijabla naziv="DomainObject.Predmet.ProtustrankaNazivFormated_1">SMOKING društvo s ograničenom odgovornošću za trgovinu i usluge, putnička agencija u stečaju</derivirana_varijabla>
  </DomainObject.Predmet.ProtustrankaNazivFormated>
  <DomainObject.Predmet.ProtustrankaNazivFormatedOIB>
    <izvorni_sadrzaj>SMOKING društvo s ograničenom odgovornošću za trgovinu i usluge, putnička agencija u stečaju, OIB 78644180553</izvorni_sadrzaj>
    <derivirana_varijabla naziv="DomainObject.Predmet.ProtustrankaNazivFormatedOIB_1">SMOKING društvo s ograničenom odgovornošću za trgovinu i usluge, putnička agencija u stečaju, OIB 78644180553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24. rujna 2018.</izvorni_sadrzaj>
    <derivirana_varijabla naziv="DomainObject.Predmet.SpisIzvanSuda.DatumIzlazaSpisa_1">24. rujna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SMOKING društvo s ograničenom odgovornošću za trgovinu i usluge, putnička agencija; VJEROVNICI</izvorni_sadrzaj>
    <derivirana_varijabla naziv="DomainObject.Predmet.StrankaFormated_1">  SMOKING društvo s ograničenom odgovornošću za trgovinu i usluge, putnička agencija; VJEROVNICI</derivirana_varijabla>
  </DomainObject.Predmet.StrankaFormated>
  <DomainObject.Predmet.StrankaFormatedOIB>
    <izvorni_sadrzaj>  SMOKING društvo s ograničenom odgovornošću za trgovinu i usluge, putnička agencija, OIB 78644180553; VJEROVNICI</izvorni_sadrzaj>
    <derivirana_varijabla naziv="DomainObject.Predmet.StrankaFormatedOIB_1">  SMOKING društvo s ograničenom odgovornošću za trgovinu i usluge, putnička agencija, OIB 78644180553; VJEROVNICI</derivirana_varijabla>
  </DomainObject.Predmet.StrankaFormatedOIB>
  <DomainObject.Predmet.StrankaFormatedWithAdress>
    <izvorni_sadrzaj> SMOKING društvo s ograničenom odgovornošću za trgovinu i usluge, putnička agencija, Rabusova 13, 10000 Zagreb; VJEROVNICI</izvorni_sadrzaj>
    <derivirana_varijabla naziv="DomainObject.Predmet.StrankaFormatedWithAdress_1"> SMOKING društvo s ograničenom odgovornošću za trgovinu i usluge, putnička agencija, Rabusova 13, 10000 Zagreb; VJEROVNICI</derivirana_varijabla>
  </DomainObject.Predmet.StrankaFormatedWithAdress>
  <DomainObject.Predmet.StrankaFormatedWithAdressOIB>
    <izvorni_sadrzaj> SMOKING društvo s ograničenom odgovornošću za trgovinu i usluge, putnička agencija, OIB 78644180553, Rabusova 13, 10000 Zagreb; VJEROVNICI</izvorni_sadrzaj>
    <derivirana_varijabla naziv="DomainObject.Predmet.StrankaFormatedWithAdressOIB_1"> SMOKING društvo s ograničenom odgovornošću za trgovinu i usluge, putnička agencija, OIB 78644180553, Rabusova 13, 10000 Zagreb; VJEROVNICI</derivirana_varijabla>
  </DomainObject.Predmet.StrankaFormatedWithAdressOIB>
  <DomainObject.Predmet.StrankaWithAdress>
    <izvorni_sadrzaj>SMOKING društvo s ograničenom odgovornošću za trgovinu i usluge, putnička agencija Rabusova 13,10000 Zagreb,VJEROVNICI </izvorni_sadrzaj>
    <derivirana_varijabla naziv="DomainObject.Predmet.StrankaWithAdress_1">SMOKING društvo s ograničenom odgovornošću za trgovinu i usluge, putnička agencija Rabusova 13,10000 Zagreb,VJEROVNICI </derivirana_varijabla>
  </DomainObject.Predmet.StrankaWithAdress>
  <DomainObject.Predmet.StrankaWithAdressOIB>
    <izvorni_sadrzaj>SMOKING društvo s ograničenom odgovornošću za trgovinu i usluge, putnička agencija, OIB 78644180553, Rabusova 13,10000 Zagreb,VJEROVNICI</izvorni_sadrzaj>
    <derivirana_varijabla naziv="DomainObject.Predmet.StrankaWithAdressOIB_1">SMOKING društvo s ograničenom odgovornošću za trgovinu i usluge, putnička agencija, OIB 78644180553, Rabusova 13,10000 Zagreb,VJEROVNICI</derivirana_varijabla>
  </DomainObject.Predmet.StrankaWithAdressOIB>
  <DomainObject.Predmet.StrankaNazivFormated>
    <izvorni_sadrzaj>SMOKING društvo s ograničenom odgovornošću za trgovinu i usluge, putnička agencija,VJEROVNICI</izvorni_sadrzaj>
    <derivirana_varijabla naziv="DomainObject.Predmet.StrankaNazivFormated_1">SMOKING društvo s ograničenom odgovornošću za trgovinu i usluge, putnička agencija,VJEROVNICI</derivirana_varijabla>
  </DomainObject.Predmet.StrankaNazivFormated>
  <DomainObject.Predmet.StrankaNazivFormatedOIB>
    <izvorni_sadrzaj>SMOKING društvo s ograničenom odgovornošću za trgovinu i usluge, putnička agencija, OIB 78644180553,VJEROVNICI</izvorni_sadrzaj>
    <derivirana_varijabla naziv="DomainObject.Predmet.StrankaNazivFormatedOIB_1">SMOKING društvo s ograničenom odgovornošću za trgovinu i usluge, putnička agencija, OIB 78644180553,VJEROVNICI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SMOKING društvo s ograničenom odgovornošću za trgovinu i usluge, putnička agencija</item>
      <item>VJEROVNICI</item>
    </izvorni_sadrzaj>
    <derivirana_varijabla naziv="DomainObject.Predmet.StrankaListFormated_1">
      <item>SMOKING društvo s ograničenom odgovornošću za trgovinu i usluge, putnička agencija</item>
      <item>VJEROVNICI</item>
    </derivirana_varijabla>
  </DomainObject.Predmet.StrankaListFormated>
  <DomainObject.Predmet.StrankaListFormatedOIB>
    <izvorni_sadrzaj>
      <item>SMOKING društvo s ograničenom odgovornošću za trgovinu i usluge, putnička agencija, OIB 78644180553</item>
      <item>VJEROVNICI</item>
    </izvorni_sadrzaj>
    <derivirana_varijabla naziv="DomainObject.Predmet.StrankaListFormatedOIB_1">
      <item>SMOKING društvo s ograničenom odgovornošću za trgovinu i usluge, putnička agencija, OIB 78644180553</item>
      <item>VJEROVNICI</item>
    </derivirana_varijabla>
  </DomainObject.Predmet.StrankaListFormatedOIB>
  <DomainObject.Predmet.StrankaListFormatedWithAdress>
    <izvorni_sadrzaj>
      <item>SMOKING društvo s ograničenom odgovornošću za trgovinu i usluge, putnička agencija, Rabusova 13, 10000 Zagreb</item>
      <item>VJEROVNICI</item>
    </izvorni_sadrzaj>
    <derivirana_varijabla naziv="DomainObject.Predmet.StrankaListFormatedWithAdress_1">
      <item>SMOKING društvo s ograničenom odgovornošću za trgovinu i usluge, putnička agencija, Rabusova 13, 10000 Zagreb</item>
      <item>VJEROVNICI</item>
    </derivirana_varijabla>
  </DomainObject.Predmet.StrankaListFormatedWithAdress>
  <DomainObject.Predmet.StrankaListFormatedWithAdressOIB>
    <izvorni_sadrzaj>
      <item>SMOKING društvo s ograničenom odgovornošću za trgovinu i usluge, putnička agencija, OIB 78644180553, Rabusova 13, 10000 Zagreb</item>
      <item>VJEROVNICI</item>
    </izvorni_sadrzaj>
    <derivirana_varijabla naziv="DomainObject.Predmet.StrankaListFormatedWithAdressOIB_1">
      <item>SMOKING društvo s ograničenom odgovornošću za trgovinu i usluge, putnička agencija, OIB 78644180553, Rabusova 13, 10000 Zagreb</item>
      <item>VJEROVNICI</item>
    </derivirana_varijabla>
  </DomainObject.Predmet.StrankaListFormatedWithAdressOIB>
  <DomainObject.Predmet.StrankaListNazivFormated>
    <izvorni_sadrzaj>
      <item>SMOKING društvo s ograničenom odgovornošću za trgovinu i usluge, putnička agencija</item>
      <item>VJEROVNICI</item>
    </izvorni_sadrzaj>
    <derivirana_varijabla naziv="DomainObject.Predmet.StrankaListNazivFormated_1">
      <item>SMOKING društvo s ograničenom odgovornošću za trgovinu i usluge, putnička agencija</item>
      <item>VJEROVNICI</item>
    </derivirana_varijabla>
  </DomainObject.Predmet.StrankaListNazivFormated>
  <DomainObject.Predmet.StrankaListNazivFormatedOIB>
    <izvorni_sadrzaj>
      <item>SMOKING društvo s ograničenom odgovornošću za trgovinu i usluge, putnička agencija, OIB 78644180553</item>
      <item>VJEROVNICI</item>
    </izvorni_sadrzaj>
    <derivirana_varijabla naziv="DomainObject.Predmet.StrankaListNazivFormatedOIB_1">
      <item>SMOKING društvo s ograničenom odgovornošću za trgovinu i usluge, putnička agencija, OIB 78644180553</item>
      <item>VJEROVNICI</item>
    </derivirana_varijabla>
  </DomainObject.Predmet.StrankaListNazivFormatedOIB>
  <DomainObject.Predmet.ProtuStrankaListFormated>
    <izvorni_sadrzaj>
      <item>SMOKING društvo s ograničenom odgovornošću za trgovinu i usluge, putnička agencija u stečaju</item>
    </izvorni_sadrzaj>
    <derivirana_varijabla naziv="DomainObject.Predmet.ProtuStrankaListFormated_1">
      <item>SMOKING društvo s ograničenom odgovornošću za trgovinu i usluge, putnička agencija u stečaju</item>
    </derivirana_varijabla>
  </DomainObject.Predmet.ProtuStrankaListFormated>
  <DomainObject.Predmet.ProtuStrankaListFormatedOIB>
    <izvorni_sadrzaj>
      <item>SMOKING društvo s ograničenom odgovornošću za trgovinu i usluge, putnička agencija u stečaju, OIB 78644180553</item>
    </izvorni_sadrzaj>
    <derivirana_varijabla naziv="DomainObject.Predmet.ProtuStrankaListFormatedOIB_1">
      <item>SMOKING društvo s ograničenom odgovornošću za trgovinu i usluge, putnička agencija u stečaju, OIB 78644180553</item>
    </derivirana_varijabla>
  </DomainObject.Predmet.ProtuStrankaListFormatedOIB>
  <DomainObject.Predmet.ProtuStrankaListFormatedWithAdress>
    <izvorni_sadrzaj>
      <item>SMOKING društvo s ograničenom odgovornošću za trgovinu i usluge, putnička agencija u stečaju, Rabusova 13, 10000 Zagreb</item>
    </izvorni_sadrzaj>
    <derivirana_varijabla naziv="DomainObject.Predmet.ProtuStrankaListFormatedWithAdress_1">
      <item>SMOKING društvo s ograničenom odgovornošću za trgovinu i usluge, putnička agencija u stečaju, Rabusova 13, 10000 Zagreb</item>
    </derivirana_varijabla>
  </DomainObject.Predmet.ProtuStrankaListFormatedWithAdress>
  <DomainObject.Predmet.ProtuStrankaListFormatedWithAdressOIB>
    <izvorni_sadrzaj>
      <item>SMOKING društvo s ograničenom odgovornošću za trgovinu i usluge, putnička agencija u stečaju, OIB 78644180553, Rabusova 13, 10000 Zagreb</item>
    </izvorni_sadrzaj>
    <derivirana_varijabla naziv="DomainObject.Predmet.ProtuStrankaListFormatedWithAdressOIB_1">
      <item>SMOKING društvo s ograničenom odgovornošću za trgovinu i usluge, putnička agencija u stečaju, OIB 78644180553, Rabusova 13, 10000 Zagreb</item>
    </derivirana_varijabla>
  </DomainObject.Predmet.ProtuStrankaListFormatedWithAdressOIB>
  <DomainObject.Predmet.ProtuStrankaListNazivFormated>
    <izvorni_sadrzaj>
      <item>SMOKING društvo s ograničenom odgovornošću za trgovinu i usluge, putnička agencija u stečaju</item>
    </izvorni_sadrzaj>
    <derivirana_varijabla naziv="DomainObject.Predmet.ProtuStrankaListNazivFormated_1">
      <item>SMOKING društvo s ograničenom odgovornošću za trgovinu i usluge, putnička agencija u stečaju</item>
    </derivirana_varijabla>
  </DomainObject.Predmet.ProtuStrankaListNazivFormated>
  <DomainObject.Predmet.ProtuStrankaListNazivFormatedOIB>
    <izvorni_sadrzaj>
      <item>SMOKING društvo s ograničenom odgovornošću za trgovinu i usluge, putnička agencija u stečaju, OIB 78644180553</item>
    </izvorni_sadrzaj>
    <derivirana_varijabla naziv="DomainObject.Predmet.ProtuStrankaListNazivFormatedOIB_1">
      <item>SMOKING društvo s ograničenom odgovornošću za trgovinu i usluge, putnička agencija u stečaju, OIB 78644180553</item>
    </derivirana_varijabla>
  </DomainObject.Predmet.ProtuStrankaListNazivFormatedOIB>
  <DomainObject.Predmet.OstaliList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izvorni_sadrzaj>
    <derivirana_varijabla naziv="DomainObject.Predmet.OstaliList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derivirana_varijabla>
  </DomainObject.Predmet.OstaliListFormated>
  <DomainObject.Predmet.OstaliList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izvorni_sadrzaj>
    <derivirana_varijabla naziv="DomainObject.Predmet.OstaliList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derivirana_varijabla>
  </DomainObject.Predmet.OstaliListFormatedOIB>
  <DomainObject.Predmet.OstaliListFormatedWithAdress>
    <izvorni_sadrzaj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  <item>Pero Jelinić, Stjepana pl. Horvata 38, 35000 Slavonski Brod</item>
      <item>Ivan Jušćak, Stjepana pl. Horvata 38, 35000 Slavonski Brod</item>
      <item>Mirko Duspara, Vukovarska 1, 35000 Slavonski Brod</item>
    </izvorni_sadrzaj>
    <derivirana_varijabla naziv="DomainObject.Predmet.OstaliListFormatedWithAdress_1">
      <item>Ljubica Spajić, Ilica 139/I, 10000 Zagreb</item>
      <item>Bojan Sruk, Dobri Dol 48, 10000 Zagreb</item>
      <item>Odvjetničko društvo Grubišić &amp; Lović &amp; Lalić društvo s ograničenom odgovornošću, Preradovićeva 13 , 10000 Zagreb</item>
      <item>ODVJETNIČKO DRUŠTVO BEKINA, ŠKURLA, DURMIŠ I SPAJIĆ, društvo s ograničenom odgovornošću, Preradovićeva 24, 10000 Zagreb</item>
      <item>Damir Rajtarić, Velikopoljska 14, 10000 Zagreb</item>
      <item>Pero Jelinić, Stjepana pl. Horvata 38, 35000 Slavonski Brod</item>
      <item>Ivan Jušćak, Stjepana pl. Horvata 38, 35000 Slavonski Brod</item>
      <item>Mirko Duspara, Vukovarska 1, 35000 Slavonski Brod</item>
    </derivirana_varijabla>
  </DomainObject.Predmet.OstaliListFormatedWithAdress>
  <DomainObject.Predmet.OstaliListFormatedWithAdressOIB>
    <izvorni_sadrzaj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  <item>Pero Jelinić, OIB 04159967614, Stjepana pl. Horvata 38, 35000 Slavonski Brod</item>
      <item>Ivan Jušćak, OIB 61347286949, Stjepana pl. Horvata 38, 35000 Slavonski Brod</item>
      <item>Mirko Duspara, Vukovarska 1, 35000 Slavonski Brod</item>
    </izvorni_sadrzaj>
    <derivirana_varijabla naziv="DomainObject.Predmet.OstaliListFormatedWithAdressOIB_1">
      <item>Ljubica Spajić, Ilica 139/I, 10000 Zagreb</item>
      <item>Bojan Sruk, OIB 09187794167, Dobri Dol 48, 10000 Zagreb</item>
      <item>Odvjetničko društvo Grubišić &amp; Lović &amp; Lalić društvo s ograničenom odgovornošću, OIB 18210975322, Preradovićeva 13 , 10000 Zagreb</item>
      <item>ODVJETNIČKO DRUŠTVO BEKINA, ŠKURLA, DURMIŠ I SPAJIĆ, društvo s ograničenom odgovornošću, OIB 68178969783, Preradovićeva 24, 10000 Zagreb</item>
      <item>Damir Rajtarić, Velikopoljska 14, 10000 Zagreb</item>
      <item>Pero Jelinić, OIB 04159967614, Stjepana pl. Horvata 38, 35000 Slavonski Brod</item>
      <item>Ivan Jušćak, OIB 61347286949, Stjepana pl. Horvata 38, 35000 Slavonski Brod</item>
      <item>Mirko Duspara, Vukovarska 1, 35000 Slavonski Brod</item>
    </derivirana_varijabla>
  </DomainObject.Predmet.OstaliListFormatedWithAdressOIB>
  <DomainObject.Predmet.OstaliListNazivFormated>
    <izvorni_sadrzaj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izvorni_sadrzaj>
    <derivirana_varijabla naziv="DomainObject.Predmet.OstaliListNazivFormated_1">
      <item>Ljubica Spajić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Damir Rajtarić</item>
      <item>Pero Jelinić</item>
      <item>Ivan Jušćak</item>
      <item>Mirko Duspara</item>
    </derivirana_varijabla>
  </DomainObject.Predmet.OstaliListNazivFormated>
  <DomainObject.Predmet.OstaliListNazivFormatedOIB>
    <izvorni_sadrzaj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izvorni_sadrzaj>
    <derivirana_varijabla naziv="DomainObject.Predmet.OstaliListNazivFormatedOIB_1">
      <item>Ljubica Spajić</item>
      <item>Bojan Sruk, OIB 09187794167</item>
      <item>Odvjetničko društvo Grubišić &amp; Lović &amp; Lalić društvo s ograničenom odgovornošću, OIB 18210975322</item>
      <item>ODVJETNIČKO DRUŠTVO BEKINA, ŠKURLA, DURMIŠ I SPAJIĆ, društvo s ograničenom odgovornošću, OIB 68178969783</item>
      <item>Damir Rajtarić</item>
      <item>Pero Jelinić, OIB 04159967614</item>
      <item>Ivan Jušćak, OIB 61347286949</item>
      <item>Mirko Duspara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2018.</izvorni_sadrzaj>
    <derivirana_varijabla naziv="DomainObject.Datum_1">22. studenog 2018.</derivirana_varijabla>
  </DomainObject.Datum>
  <DomainObject.PoslovniBrojDokumenta>
    <izvorni_sadrzaj>St-4867/2016-123</izvorni_sadrzaj>
    <derivirana_varijabla naziv="DomainObject.PoslovniBrojDokumenta_1">St-4867/2016-123</derivirana_varijabla>
  </DomainObject.PoslovniBrojDokumenta>
  <DomainObject.Predmet.StrankaIDrugi>
    <izvorni_sadrzaj>SMOKING društvo s ograničenom odgovornošću za trgovinu i usluge, putnička agencija i dr.</izvorni_sadrzaj>
    <derivirana_varijabla naziv="DomainObject.Predmet.StrankaIDrugi_1">SMOKING društvo s ograničenom odgovornošću za trgovinu i usluge, putnička agencija i dr.</derivirana_varijabla>
  </DomainObject.Predmet.StrankaIDrugi>
  <DomainObject.Predmet.ProtustrankaIDrugi>
    <izvorni_sadrzaj>SMOKING društvo s ograničenom odgovornošću za trgovinu i usluge, putnička agencija u stečaju</izvorni_sadrzaj>
    <derivirana_varijabla naziv="DomainObject.Predmet.ProtustrankaIDrugi_1">SMOKING društvo s ograničenom odgovornošću za trgovinu i usluge, putnička agencija u stečaju</derivirana_varijabla>
  </DomainObject.Predmet.ProtustrankaIDrugi>
  <DomainObject.Predmet.StrankaIDrugiAdressOIB>
    <izvorni_sadrzaj>SMOKING društvo s ograničenom odgovornošću za trgovinu i usluge, putnička agencija, OIB 78644180553, Rabusova 13, 10000 Zagreb i dr.</izvorni_sadrzaj>
    <derivirana_varijabla naziv="DomainObject.Predmet.StrankaIDrugiAdressOIB_1">SMOKING društvo s ograničenom odgovornošću za trgovinu i usluge, putnička agencija, OIB 78644180553, Rabusova 13, 10000 Zagreb i dr.</derivirana_varijabla>
  </DomainObject.Predmet.StrankaIDrugiAdressOIB>
  <DomainObject.Predmet.ProtustrankaIDrugiAdressOIB>
    <izvorni_sadrzaj>SMOKING društvo s ograničenom odgovornošću za trgovinu i usluge, putnička agencija u stečaju, OIB 78644180553, Rabusova 13, 10000 Zagreb</izvorni_sadrzaj>
    <derivirana_varijabla naziv="DomainObject.Predmet.ProtustrankaIDrugiAdressOIB_1">SMOKING društvo s ograničenom odgovornošću za trgovinu i usluge, putnička agencija u stečaju, OIB 78644180553, Rabusova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Spajić</item>
      <item>SMOKING društvo s ograničenom odgovornošću za trgovinu i usluge, putnička agencija</item>
      <item>SMOKING društvo s ograničenom odgovornošću za trgovinu i usluge, putnička agencija u stečaju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  <item>Pero Jelinić</item>
      <item>Ivan Jušćak</item>
      <item>Mirko Duspara</item>
    </izvorni_sadrzaj>
    <derivirana_varijabla naziv="DomainObject.Predmet.SudioniciListNaziv_1">
      <item>Ljubica Spajić</item>
      <item>SMOKING društvo s ograničenom odgovornošću za trgovinu i usluge, putnička agencija</item>
      <item>SMOKING društvo s ograničenom odgovornošću za trgovinu i usluge, putnička agencija u stečaju</item>
      <item>Bojan Sruk</item>
      <item>Odvjetničko društvo Grubišić &amp; Lović &amp; Lalić društvo s ograničenom odgovornošću</item>
      <item>ODVJETNIČKO DRUŠTVO BEKINA, ŠKURLA, DURMIŠ I SPAJIĆ, društvo s ograničenom odgovornošću</item>
      <item>VJEROVNICI</item>
      <item>Damir Rajtarić</item>
      <item>Pero Jelinić</item>
      <item>Ivan Jušćak</item>
      <item>Mirko Duspara</item>
    </derivirana_varijabla>
  </DomainObject.Predmet.SudioniciListNaziv>
  <DomainObject.Predmet.SudioniciListAdressOIB>
    <izvorni_sadrzaj>
      <item>Ljubica Spajić, Ilica 139/I,10000 Zagreb</item>
      <item>SMOKING društvo s ograničenom odgovornošću za trgovinu i usluge, putnička agencija, OIB 78644180553, Rabusova 13,10000 Zagreb</item>
      <item>SMOKING društvo s ograničenom odgovornošću za trgovinu i usluge, putnička agencija u stečaju,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  <item>Pero Jelinić, OIB 04159967614, Stjepana pl. Horvata 38,35000 Slavonski Brod</item>
      <item>Ivan Jušćak, OIB 61347286949, Stjepana pl. Horvata 38,35000 Slavonski Brod</item>
      <item>Mirko Duspara, Vukovarska 1,35000 Slavonski Brod</item>
    </izvorni_sadrzaj>
    <derivirana_varijabla naziv="DomainObject.Predmet.SudioniciListAdressOIB_1">
      <item>Ljubica Spajić, Ilica 139/I,10000 Zagreb</item>
      <item>SMOKING društvo s ograničenom odgovornošću za trgovinu i usluge, putnička agencija, OIB 78644180553, Rabusova 13,10000 Zagreb</item>
      <item>SMOKING društvo s ograničenom odgovornošću za trgovinu i usluge, putnička agencija u stečaju, OIB 78644180553, Rabusova 13,10000 Zagreb</item>
      <item>Bojan Sruk, OIB 09187794167, Dobri Dol 48,10000 Zagreb</item>
      <item>Odvjetničko društvo Grubišić &amp; Lović &amp; Lalić društvo s ograničenom odgovornošću, OIB 18210975322, Preradovićeva 13 ,10000 Zagreb</item>
      <item>ODVJETNIČKO DRUŠTVO BEKINA, ŠKURLA, DURMIŠ I SPAJIĆ, društvo s ograničenom odgovornošću, OIB 68178969783, Preradovićeva 24,10000 Zagreb</item>
      <item>VJEROVNICI</item>
      <item>Damir Rajtarić, Velikopoljska 14,10000 Zagreb</item>
      <item>Pero Jelinić, OIB 04159967614, Stjepana pl. Horvata 38,35000 Slavonski Brod</item>
      <item>Ivan Jušćak, OIB 61347286949, Stjepana pl. Horvata 38,35000 Slavonski Brod</item>
      <item>Mirko Duspara, Vukovarska 1,35000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B18DBC-6DF8-4D99-96FC-9F0369FF025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156</properties:Words>
  <properties:Characters>853</properties:Characters>
  <properties:Lines>39</properties:Lines>
  <properties:Paragraphs>14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1424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2018-11-22T09:26:00Z</cp:lastPrinted>
  <dcterms:modified xmlns:xsi="http://www.w3.org/2001/XMLSchema-instance" xsi:type="dcterms:W3CDTF">2018-11-22T09:27:00Z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St-4867/2016-123 / Odluka - Ostalo (odluka_St-4867_2016-123.docx)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