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4eb14" w14:paraId="334eb14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F70E61">
        <w:rPr>
          <w:szCs w:val="24"/>
          <w:lang w:val="hr-HR"/>
        </w:rPr>
        <w:t>387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F70E61">
        <w:rPr>
          <w:lang w:val="hr-HR"/>
        </w:rPr>
        <w:t xml:space="preserve">DOBROVITA NOVA zadruga za trgovinu, proizvodnju i pružanje usluga skrbi, Višnjevac, Višnjevac 85, </w:t>
      </w:r>
      <w:r w:rsidR="00F70E61" w:rsidRPr="000664E3">
        <w:rPr>
          <w:lang w:val="hr-HR"/>
        </w:rPr>
        <w:t>MB</w:t>
      </w:r>
      <w:r w:rsidR="00F70E61">
        <w:rPr>
          <w:lang w:val="hr-HR"/>
        </w:rPr>
        <w:t>S: 080490203 , OIB: 01107465028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15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F70E61">
        <w:rPr>
          <w:lang w:val="hr-HR"/>
        </w:rPr>
        <w:t xml:space="preserve">DOBROVITA NOVA zadruga za trgovinu, proizvodnju i pružanje usluga skrbi, Višnjevac, Višnjevac 85, </w:t>
      </w:r>
      <w:r w:rsidR="00F70E61" w:rsidRPr="000664E3">
        <w:rPr>
          <w:lang w:val="hr-HR"/>
        </w:rPr>
        <w:t>MB</w:t>
      </w:r>
      <w:r w:rsidR="00F70E61">
        <w:rPr>
          <w:lang w:val="hr-HR"/>
        </w:rPr>
        <w:t>S: 080490203 , OIB: 01107465028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F70E61">
        <w:rPr>
          <w:szCs w:val="24"/>
          <w:lang w:val="hr-HR"/>
        </w:rPr>
        <w:t>IVAN PRPIĆ</w:t>
      </w:r>
      <w:r w:rsidR="00A214A4">
        <w:rPr>
          <w:szCs w:val="24"/>
          <w:lang w:val="hr-HR"/>
        </w:rPr>
        <w:t xml:space="preserve">, </w:t>
      </w:r>
      <w:r w:rsidR="00F70E61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F70E61">
        <w:rPr>
          <w:szCs w:val="24"/>
          <w:lang w:val="hr-HR"/>
        </w:rPr>
        <w:t>Hruševečka ulica 11</w:t>
      </w:r>
      <w:r w:rsidR="00A05FA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A214A4"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F70E61">
        <w:rPr>
          <w:lang w:val="hr-HR"/>
        </w:rPr>
        <w:t xml:space="preserve">DOBROVITA NOVA zadruga za trgovinu, proizvodnju i pružanje usluga skrbi, Višnjevac, Višnjevac 85, </w:t>
      </w:r>
      <w:r w:rsidR="00F70E61" w:rsidRPr="000664E3">
        <w:rPr>
          <w:lang w:val="hr-HR"/>
        </w:rPr>
        <w:t>MB</w:t>
      </w:r>
      <w:r w:rsidR="00F70E61">
        <w:rPr>
          <w:lang w:val="hr-HR"/>
        </w:rPr>
        <w:t>S: 080490203 , OIB: 16795120342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70E61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F70E61">
        <w:rPr>
          <w:szCs w:val="24"/>
          <w:lang w:val="hr-HR"/>
        </w:rPr>
        <w:t>387</w:t>
      </w:r>
      <w:r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F70E61">
        <w:rPr>
          <w:szCs w:val="24"/>
          <w:lang w:val="hr-HR"/>
        </w:rPr>
        <w:t>30</w:t>
      </w:r>
      <w:r w:rsidR="00230207">
        <w:rPr>
          <w:szCs w:val="24"/>
          <w:lang w:val="hr-HR"/>
        </w:rPr>
        <w:t xml:space="preserve">. </w:t>
      </w:r>
      <w:r w:rsidR="00E359AF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15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15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4FF6" w:rsidR="00034FF6">
      <w:r>
        <w:separator/>
      </w:r>
    </w:p>
  </w:endnote>
  <w:endnote w:id="0" w:type="continuationSeparator">
    <w:p w:rsidRDefault="00034FF6" w:rsidR="00034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4FF6" w:rsidR="00034FF6">
      <w:r>
        <w:separator/>
      </w:r>
    </w:p>
  </w:footnote>
  <w:footnote w:id="0" w:type="continuationSeparator">
    <w:p w:rsidRDefault="00034FF6" w:rsidR="00034F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18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F70E61">
      <w:t>387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A0BFE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18C5"/>
    <w:rsid w:val="00F50B76"/>
    <w:rsid w:val="00F6173C"/>
    <w:rsid w:val="00F618BD"/>
    <w:rsid w:val="00F70E61"/>
    <w:rsid w:val="00F76558"/>
    <w:rsid w:val="00F86C29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1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8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8C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8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8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41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8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8C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8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8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DOBROVITA NOVA zadruga za trgovinu, proizvodnju i pružanje usluga skrbi, Višnjevac zastupanog po punomoćniku Sara Krajačević</izvorni_sadrzaj>
    <derivirana_varijabla naziv="DomainObject.Predmet.ProtustrankaFormated_1">  DOBROVITA NOVA zadruga za trgovinu, proizvodnju i pružanje usluga skrbi, Višnjevac zastupanog po punomoćniku Sara Krajačević</derivirana_varijabla>
  </DomainObject.Predmet.ProtustrankaFormated>
  <DomainObject.Predmet.ProtustrankaFormatedOIB>
    <izvorni_sadrzaj>  DOBROVITA NOVA zadruga za trgovinu, proizvodnju i pružanje usluga skrbi, Višnjevac, OIB 41825758366 zastupanog po punomoćniku Sara Krajačević</izvorni_sadrzaj>
    <derivirana_varijabla naziv="DomainObject.Predmet.ProtustrankaFormatedOIB_1">  DOBROVITA NOVA zadruga za trgovinu, proizvodnju i pružanje usluga skrbi, Višnjevac, OIB 41825758366 zastupanog po punomoćniku Sara Krajačević</derivirana_varijabla>
  </DomainObject.Predmet.ProtustrankaFormatedOIB>
  <DomainObject.Predmet.ProtustrankaFormatedWithAdress>
    <izvorni_sadrzaj> DOBROVITA NOVA zadruga za trgovinu, proizvodnju i pružanje usluga skrbi, Višnjevac, Višnjevac 85, 43000 Višnjevac zastupanog po punomoćniku Sara Krajačević</izvorni_sadrzaj>
    <derivirana_varijabla naziv="DomainObject.Predmet.ProtustrankaFormatedWithAdress_1"> DOBROVITA NOVA zadruga za trgovinu, proizvodnju i pružanje usluga skrbi, Višnjevac, Višnjevac 85, 43000 Višnjevac zastupanog po punomoćniku Sara Krajačević</derivirana_varijabla>
  </DomainObject.Predmet.ProtustrankaFormatedWithAdress>
  <DomainObject.Predmet.ProtustrankaFormatedWithAdressOIB>
    <izvorni_sadrzaj> DOBROVITA NOVA zadruga za trgovinu, proizvodnju i pružanje usluga skrbi, Višnjevac, OIB 41825758366, Višnjevac 85, 43000 Višnjevac zastupanog po punomoćniku Sara Krajačević</izvorni_sadrzaj>
    <derivirana_varijabla naziv="DomainObject.Predmet.ProtustrankaFormatedWithAdressOIB_1"> DOBROVITA NOVA zadruga za trgovinu, proizvodnju i pružanje usluga skrbi, Višnjevac, OIB 41825758366, Višnjevac 85, 43000 Višnjevac zastupanog po punomoćniku Sara Krajačević</derivirana_varijabla>
  </DomainObject.Predmet.ProtustrankaFormatedWithAdressOIB>
  <DomainObject.Predmet.ProtustrankaWithAdress>
    <izvorni_sadrzaj>DOBROVITA NOVA zadruga za trgovinu, proizvodnju i pružanje usluga skrbi, Višnjevac Višnjevac 85, 43000 Višnjevac</izvorni_sadrzaj>
    <derivirana_varijabla naziv="DomainObject.Predmet.ProtustrankaWithAdress_1">DOBROVITA NOVA zadruga za trgovinu, proizvodnju i pružanje usluga skrbi, Višnjevac Višnjevac 85, 43000 Višnjevac</derivirana_varijabla>
  </DomainObject.Predmet.ProtustrankaWithAdress>
  <DomainObject.Predmet.ProtustrankaWithAdressOIB>
    <izvorni_sadrzaj>DOBROVITA NOVA zadruga za trgovinu, proizvodnju i pružanje usluga skrbi, Višnjevac, OIB 41825758366, Višnjevac 85, 43000 Višnjevac</izvorni_sadrzaj>
    <derivirana_varijabla naziv="DomainObject.Predmet.ProtustrankaWithAdressOIB_1">DOBROVITA NOVA zadruga za trgovinu, proizvodnju i pružanje usluga skrbi, Višnjevac, OIB 41825758366, Višnjevac 85, 43000 Višnjevac</derivirana_varijabla>
  </DomainObject.Predmet.ProtustrankaWithAdressOIB>
  <DomainObject.Predmet.ProtustrankaNazivFormated>
    <izvorni_sadrzaj>DOBROVITA NOVA zadruga za trgovinu, proizvodnju i pružanje usluga skrbi, Višnjevac</izvorni_sadrzaj>
    <derivirana_varijabla naziv="DomainObject.Predmet.ProtustrankaNazivFormated_1">DOBROVITA NOVA zadruga za trgovinu, proizvodnju i pružanje usluga skrbi, Višnjevac</derivirana_varijabla>
  </DomainObject.Predmet.ProtustrankaNazivFormated>
  <DomainObject.Predmet.ProtustrankaNazivFormatedOIB>
    <izvorni_sadrzaj>DOBROVITA NOVA zadruga za trgovinu, proizvodnju i pružanje usluga skrbi, Višnjevac, OIB 41825758366</izvorni_sadrzaj>
    <derivirana_varijabla naziv="DomainObject.Predmet.ProtustrankaNazivFormatedOIB_1">DOBROVITA NOVA zadruga za trgovinu, proizvodnju i pružanje usluga skrbi, Višnjevac, OIB 41825758366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DOBROVITA NOVA zadruga za trgovinu, proizvodnju i pružanje usluga skrbi, Višnjevac zastupanog po punomoćniku Sara Krajačević</item>
    </izvorni_sadrzaj>
    <derivirana_varijabla naziv="DomainObject.Predmet.ProtuStrankaListFormated_1">
      <item>DOBROVITA NOVA zadruga za trgovinu, proizvodnju i pružanje usluga skrbi, Višnjevac zastupanog po punomoćniku Sara Krajačević</item>
    </derivirana_varijabla>
  </DomainObject.Predmet.ProtuStrankaListFormated>
  <DomainObject.Predmet.ProtuStrankaListFormatedOIB>
    <izvorni_sadrzaj>
      <item>DOBROVITA NOVA zadruga za trgovinu, proizvodnju i pružanje usluga skrbi, Višnjevac, OIB 41825758366 zastupanog po punomoćniku Sara Krajačević</item>
    </izvorni_sadrzaj>
    <derivirana_varijabla naziv="DomainObject.Predmet.ProtuStrankaListFormatedOIB_1">
      <item>DOBROVITA NOVA zadruga za trgovinu, proizvodnju i pružanje usluga skrbi, Višnjevac, OIB 41825758366 zastupanog po punomoćniku Sara Krajačević</item>
    </derivirana_varijabla>
  </DomainObject.Predmet.ProtuStrankaListFormatedOIB>
  <DomainObject.Predmet.ProtuStrankaListFormatedWithAdress>
    <izvorni_sadrzaj>
      <item>DOBROVITA NOVA zadruga za trgovinu, proizvodnju i pružanje usluga skrbi, Višnjevac, Višnjevac 85, 43000 Višnjevac zastupanog po punomoćniku Sara Krajačević</item>
    </izvorni_sadrzaj>
    <derivirana_varijabla naziv="DomainObject.Predmet.ProtuStrankaListFormatedWithAdress_1">
      <item>DOBROVITA NOVA zadruga za trgovinu, proizvodnju i pružanje usluga skrbi, Višnjevac, Višnjevac 85, 43000 Višnjevac zastupanog po punomoćniku Sara Krajačević</item>
    </derivirana_varijabla>
  </DomainObject.Predmet.ProtuStrankaListFormatedWithAdress>
  <DomainObject.Predmet.ProtuStrankaListFormatedWithAdressOIB>
    <izvorni_sadrzaj>
      <item>DOBROVITA NOVA zadruga za trgovinu, proizvodnju i pružanje usluga skrbi, Višnjevac, OIB 41825758366, Višnjevac 85, 43000 Višnjevac zastupanog po punomoćniku Sara Krajačević</item>
    </izvorni_sadrzaj>
    <derivirana_varijabla naziv="DomainObject.Predmet.ProtuStrankaListFormatedWithAdressOIB_1">
      <item>DOBROVITA NOVA zadruga za trgovinu, proizvodnju i pružanje usluga skrbi, Višnjevac, OIB 41825758366, Višnjevac 85, 43000 Višnjevac zastupanog po punomoćniku Sara Krajačević</item>
    </derivirana_varijabla>
  </DomainObject.Predmet.ProtuStrankaListFormatedWithAdressOIB>
  <DomainObject.Predmet.ProtuStrankaListNazivFormated>
    <izvorni_sadrzaj>
      <item>DOBROVITA NOVA zadruga za trgovinu, proizvodnju i pružanje usluga skrbi, Višnjevac</item>
    </izvorni_sadrzaj>
    <derivirana_varijabla naziv="DomainObject.Predmet.ProtuStrankaListNazivFormated_1">
      <item>DOBROVITA NOVA zadruga za trgovinu, proizvodnju i pružanje usluga skrbi, Višnjevac</item>
    </derivirana_varijabla>
  </DomainObject.Predmet.ProtuStrankaListNazivFormated>
  <DomainObject.Predmet.ProtuStrankaListNazivFormatedOIB>
    <izvorni_sadrzaj>
      <item>DOBROVITA NOVA zadruga za trgovinu, proizvodnju i pružanje usluga skrbi, Višnjevac, OIB 41825758366</item>
    </izvorni_sadrzaj>
    <derivirana_varijabla naziv="DomainObject.Predmet.ProtuStrankaListNazivFormatedOIB_1">
      <item>DOBROVITA NOVA zadruga za trgovinu, proizvodnju i pružanje usluga skrbi, Višnjevac, OIB 41825758366</item>
    </derivirana_varijabla>
  </DomainObject.Predmet.ProtuStrankaListNazivFormatedOIB>
  <DomainObject.Predmet.OstaliListFormated>
    <izvorni_sadrzaj>
      <item>Sara Krajačević punomoćnik sudionika u postupku DOBROVITA NOVA zadruga za trgovinu, proizvodnju i pružanje usluga skrbi, Višnjevac</item>
    </izvorni_sadrzaj>
    <derivirana_varijabla naziv="DomainObject.Predmet.OstaliListFormated_1">
      <item>Sara Krajačević punomoćnik sudionika u postupku DOBROVITA NOVA zadruga za trgovinu, proizvodnju i pružanje usluga skrbi, Višnjevac</item>
    </derivirana_varijabla>
  </DomainObject.Predmet.OstaliListFormated>
  <DomainObject.Predmet.OstaliListFormatedOIB>
    <izvorni_sadrzaj>
      <item>Sara Krajačević punomoćnik sudionika u postupku DOBROVITA NOVA zadruga za trgovinu, proizvodnju i pružanje usluga skrbi, Višnjevac</item>
    </izvorni_sadrzaj>
    <derivirana_varijabla naziv="DomainObject.Predmet.OstaliListFormatedOIB_1">
      <item>Sara Krajačević punomoćnik sudionika u postupku DOBROVITA NOVA zadruga za trgovinu, proizvodnju i pružanje usluga skrbi, Višnjevac</item>
    </derivirana_varijabla>
  </DomainObject.Predmet.OstaliListFormatedOIB>
  <DomainObject.Predmet.OstaliListFormatedWithAdress>
    <izvorni_sadrzaj>
      <item>Sara Krajačević, Višnjevac 85, 43000 Višnjevac punomoćnik sudionika u postupku DOBROVITA NOVA zadruga za trgovinu, proizvodnju i pružanje usluga skrbi, Višnjevac</item>
    </izvorni_sadrzaj>
    <derivirana_varijabla naziv="DomainObject.Predmet.OstaliListFormatedWithAdress_1">
      <item>Sara Krajačević, Višnjevac 85, 43000 Višnjevac punomoćnik sudionika u postupku DOBROVITA NOVA zadruga za trgovinu, proizvodnju i pružanje usluga skrbi, Višnjevac</item>
    </derivirana_varijabla>
  </DomainObject.Predmet.OstaliListFormatedWithAdress>
  <DomainObject.Predmet.OstaliListFormatedWithAdressOIB>
    <izvorni_sadrzaj>
      <item>Sara Krajačević, Višnjevac 85, 43000 Višnjevac punomoćnik sudionika u postupku DOBROVITA NOVA zadruga za trgovinu, proizvodnju i pružanje usluga skrbi, Višnjevac</item>
    </izvorni_sadrzaj>
    <derivirana_varijabla naziv="DomainObject.Predmet.OstaliListFormatedWithAdressOIB_1">
      <item>Sara Krajačević, Višnjevac 85, 43000 Višnjevac punomoćnik sudionika u postupku DOBROVITA NOVA zadruga za trgovinu, proizvodnju i pružanje usluga skrbi, Višnjevac</item>
    </derivirana_varijabla>
  </DomainObject.Predmet.OstaliListFormatedWithAdressOIB>
  <DomainObject.Predmet.OstaliListNazivFormated>
    <izvorni_sadrzaj>
      <item>Sara Krajačević</item>
    </izvorni_sadrzaj>
    <derivirana_varijabla naziv="DomainObject.Predmet.OstaliListNazivFormated_1">
      <item>Sara Krajačević</item>
    </derivirana_varijabla>
  </DomainObject.Predmet.OstaliListNazivFormated>
  <DomainObject.Predmet.OstaliListNazivFormatedOIB>
    <izvorni_sadrzaj>
      <item>Sara Krajačević</item>
    </izvorni_sadrzaj>
    <derivirana_varijabla naziv="DomainObject.Predmet.OstaliListNazivFormatedOIB_1">
      <item>Sara Krajačević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DOBROVITA NOVA zadruga za trgovinu, proizvodnju i pružanje usluga skrbi, Višnjevac</izvorni_sadrzaj>
    <derivirana_varijabla naziv="DomainObject.Predmet.ProtustrankaIDrugi_1">DOBROVITA NOVA zadruga za trgovinu, proizvodnju i pružanje usluga skrbi, Višnjevac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DOBROVITA NOVA zadruga za trgovinu, proizvodnju i pružanje usluga skrbi, Višnjevac, OIB 41825758366, Višnjevac 85, 43000 Višnjevac</izvorni_sadrzaj>
    <derivirana_varijabla naziv="DomainObject.Predmet.ProtustrankaIDrugiAdressOIB_1">DOBROVITA NOVA zadruga za trgovinu, proizvodnju i pružanje usluga skrbi, Višnjevac, OIB 41825758366, Višnjevac 85, 43000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DOBROVITA NOVA zadruga za trgovinu, proizvodnju i pružanje usluga skrbi, Višnjevac</item>
      <item>Sara Krajačević</item>
    </izvorni_sadrzaj>
    <derivirana_varijabla naziv="DomainObject.Predmet.SudioniciListNaziv_1">
      <item>FINA, RC ZAGREB, Podružnica Bjelovar</item>
      <item>DOBROVITA NOVA zadruga za trgovinu, proizvodnju i pružanje usluga skrbi, Višnjevac</item>
      <item>Sara Krajačević</item>
    </derivirana_varijabla>
  </DomainObject.Predmet.SudioniciListNaziv>
  <DomainObject.Predmet.SudioniciListAdressOIB>
    <izvorni_sadrzaj>
      <item>FINA, RC ZAGREB, Podružnica Bjelovar, OIB 85821130368, F. Supila 4,43000 Bjelovar</item>
      <item>DOBROVITA NOVA zadruga za trgovinu, proizvodnju i pružanje usluga skrbi, Višnjevac, OIB 41825758366, Višnjevac 85,43000 Višnjevac</item>
      <item>Sara Krajačević, Višnjevac 85,43000 Višnjevac</item>
    </izvorni_sadrzaj>
    <derivirana_varijabla naziv="DomainObject.Predmet.SudioniciListAdressOIB_1">
      <item>FINA, RC ZAGREB, Podružnica Bjelovar, OIB 85821130368, F. Supila 4,43000 Bjelovar</item>
      <item>DOBROVITA NOVA zadruga za trgovinu, proizvodnju i pružanje usluga skrbi, Višnjevac, OIB 41825758366, Višnjevac 85,43000 Višnjevac</item>
      <item>Sara Krajačević, Višnjevac 85,43000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41825758366</item>
      <item>, OIB null</item>
    </izvorni_sadrzaj>
    <derivirana_varijabla naziv="DomainObject.Predmet.SudioniciListNazivOIB_1">
      <item>, OIB 85821130368</item>
      <item>, OIB 41825758366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46BBA-5E18-4A51-9979-99C31AFA7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724</properties:Words>
  <properties:Characters>3888</properties:Characters>
  <properties:Lines>113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2016-02-15T11:42:00Z</dcterms:created>
  <dc:creator>553y7k3</dc:creator>
  <cp:lastModifiedBy>Miroslav Lovreković</cp:lastModifiedBy>
  <cp:lastPrinted>2016-02-15T11:39:00Z</cp:lastPrinted>
  <dcterms:modified xmlns:xsi="http://www.w3.org/2001/XMLSchema-instance" xsi:type="dcterms:W3CDTF">2016-02-15T11:43:00Z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