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29e8" w14:paraId="8c229e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F2FC2" w:rsidRPr="00FF2FC2">
        <w:t xml:space="preserve"> 4792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FF2FC2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F2FC2" w:rsidRPr="00FF2FC2">
        <w:t>Udruga kulturnih djelatnika-promotora urbane i pop kulture DESTILANA</w:t>
      </w:r>
      <w:r w:rsidR="00FF2FC2">
        <w:t xml:space="preserve">, Zagreb, </w:t>
      </w:r>
      <w:proofErr w:type="spellStart"/>
      <w:r w:rsidR="00FF2FC2" w:rsidRPr="00FF2FC2">
        <w:t>Klaićeva</w:t>
      </w:r>
      <w:proofErr w:type="spellEnd"/>
      <w:r w:rsidR="00FF2FC2" w:rsidRPr="00FF2FC2">
        <w:t xml:space="preserve"> 11 a</w:t>
      </w:r>
      <w:r w:rsidR="00FF2FC2">
        <w:t xml:space="preserve">, OIB: </w:t>
      </w:r>
      <w:r w:rsidR="00FF2FC2" w:rsidRPr="00FF2FC2">
        <w:t>37908402248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F2FC2">
        <w:t xml:space="preserve">953.256,42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FF2FC2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r w:rsidRPr="002D6935">
        <w:t>dužnik na adresu-</w:t>
      </w:r>
      <w:r w:rsidR="00FF2FC2" w:rsidRPr="00FF2FC2">
        <w:t xml:space="preserve"> Udruga kulturnih djelatnika-promotora urbane i pop kulture DESTILANA</w:t>
      </w:r>
      <w:r w:rsidR="00FF2FC2">
        <w:t xml:space="preserve">, Zagreb, </w:t>
      </w:r>
      <w:proofErr w:type="spellStart"/>
      <w:r w:rsidR="00FF2FC2" w:rsidRPr="00FF2FC2">
        <w:t>Klaićeva</w:t>
      </w:r>
      <w:proofErr w:type="spellEnd"/>
      <w:r w:rsidR="00FF2FC2" w:rsidRPr="00FF2FC2">
        <w:t xml:space="preserve"> 11 a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827C6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34067"/>
    <w:rsid w:val="008613BD"/>
    <w:rsid w:val="00863025"/>
    <w:rsid w:val="00871F01"/>
    <w:rsid w:val="008D134A"/>
    <w:rsid w:val="00920CA0"/>
    <w:rsid w:val="009419D8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  <w:rsid w:val="00FF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0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4792</izvorni_sadrzaj>
    <derivirana_varijabla naziv="DomainObject.Predmet.Broj_1">4792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St-4792/2015</izvorni_sadrzaj>
    <derivirana_varijabla naziv="DomainObject.Predmet.OznakaBroj_1">St-4792/2015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kulturnih djelatnika-promotora urbane i pop kulture DESTILANA</izvorni_sadrzaj>
    <derivirana_varijabla naziv="DomainObject.Predmet.ProtustrankaFormated_1">  Udruga kulturnih djelatnika-promotora urbane i pop kulture DESTILANA</derivirana_varijabla>
  </DomainObject.Predmet.ProtustrankaFormated>
  <DomainObject.Predmet.ProtustrankaFormatedOIB>
    <izvorni_sadrzaj>  Udruga kulturnih djelatnika-promotora urbane i pop kulture DESTILANA, OIB 37908402248</izvorni_sadrzaj>
    <derivirana_varijabla naziv="DomainObject.Predmet.ProtustrankaFormatedOIB_1">  Udruga kulturnih djelatnika-promotora urbane i pop kulture DESTILANA, OIB 37908402248</derivirana_varijabla>
  </DomainObject.Predmet.ProtustrankaFormatedOIB>
  <DomainObject.Predmet.ProtustrankaFormatedWithAdress>
    <izvorni_sadrzaj> Udruga kulturnih djelatnika-promotora urbane i pop kulture DESTILANA, Klaićeva 11 a, 10000 Zagreb</izvorni_sadrzaj>
    <derivirana_varijabla naziv="DomainObject.Predmet.ProtustrankaFormatedWithAdress_1"> Udruga kulturnih djelatnika-promotora urbane i pop kulture DESTILANA, Klaićeva 11 a, 10000 Zagreb</derivirana_varijabla>
  </DomainObject.Predmet.ProtustrankaFormatedWithAdress>
  <DomainObject.Predmet.ProtustrankaFormatedWithAdressOIB>
    <izvorni_sadrzaj> Udruga kulturnih djelatnika-promotora urbane i pop kulture DESTILANA, OIB 37908402248, Klaićeva 11 a, 10000 Zagreb</izvorni_sadrzaj>
    <derivirana_varijabla naziv="DomainObject.Predmet.ProtustrankaFormatedWithAdressOIB_1"> Udruga kulturnih djelatnika-promotora urbane i pop kulture DESTILANA, OIB 37908402248, Klaićeva 11 a, 10000 Zagreb</derivirana_varijabla>
  </DomainObject.Predmet.ProtustrankaFormatedWithAdressOIB>
  <DomainObject.Predmet.ProtustrankaWithAdress>
    <izvorni_sadrzaj>Udruga kulturnih djelatnika-promotora urbane i pop kulture DESTILANA Klaićeva 11 a, 10000 Zagreb</izvorni_sadrzaj>
    <derivirana_varijabla naziv="DomainObject.Predmet.ProtustrankaWithAdress_1">Udruga kulturnih djelatnika-promotora urbane i pop kulture DESTILANA Klaićeva 11 a, 10000 Zagreb</derivirana_varijabla>
  </DomainObject.Predmet.ProtustrankaWithAdress>
  <DomainObject.Predmet.ProtustrankaWithAdressOIB>
    <izvorni_sadrzaj>Udruga kulturnih djelatnika-promotora urbane i pop kulture DESTILANA, OIB 37908402248, Klaićeva 11 a, 10000 Zagreb</izvorni_sadrzaj>
    <derivirana_varijabla naziv="DomainObject.Predmet.ProtustrankaWithAdressOIB_1">Udruga kulturnih djelatnika-promotora urbane i pop kulture DESTILANA, OIB 37908402248, Klaićeva 11 a, 10000 Zagreb</derivirana_varijabla>
  </DomainObject.Predmet.ProtustrankaWithAdressOIB>
  <DomainObject.Predmet.ProtustrankaNazivFormated>
    <izvorni_sadrzaj>Udruga kulturnih djelatnika-promotora urbane i pop kulture DESTILANA</izvorni_sadrzaj>
    <derivirana_varijabla naziv="DomainObject.Predmet.ProtustrankaNazivFormated_1">Udruga kulturnih djelatnika-promotora urbane i pop kulture DESTILANA</derivirana_varijabla>
  </DomainObject.Predmet.ProtustrankaNazivFormated>
  <DomainObject.Predmet.ProtustrankaNazivFormatedOIB>
    <izvorni_sadrzaj>Udruga kulturnih djelatnika-promotora urbane i pop kulture DESTILANA, OIB 37908402248</izvorni_sadrzaj>
    <derivirana_varijabla naziv="DomainObject.Predmet.ProtustrankaNazivFormatedOIB_1">Udruga kulturnih djelatnika-promotora urbane i pop kulture DESTILANA, OIB 37908402248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kulturnih djelatnika-promotora urbane i pop kulture DESTILANA</item>
    </izvorni_sadrzaj>
    <derivirana_varijabla naziv="DomainObject.Predmet.ProtuStrankaListFormated_1">
      <item>Udruga kulturnih djelatnika-promotora urbane i pop kulture DESTILANA</item>
    </derivirana_varijabla>
  </DomainObject.Predmet.ProtuStrankaListFormated>
  <DomainObject.Predmet.ProtuStrankaListFormatedOIB>
    <izvorni_sadrzaj>
      <item>Udruga kulturnih djelatnika-promotora urbane i pop kulture DESTILANA, OIB 37908402248</item>
    </izvorni_sadrzaj>
    <derivirana_varijabla naziv="DomainObject.Predmet.ProtuStrankaListFormatedOIB_1">
      <item>Udruga kulturnih djelatnika-promotora urbane i pop kulture DESTILANA, OIB 37908402248</item>
    </derivirana_varijabla>
  </DomainObject.Predmet.ProtuStrankaListFormatedOIB>
  <DomainObject.Predmet.ProtuStrankaListFormatedWithAdress>
    <izvorni_sadrzaj>
      <item>Udruga kulturnih djelatnika-promotora urbane i pop kulture DESTILANA, Klaićeva 11 a, 10000 Zagreb</item>
    </izvorni_sadrzaj>
    <derivirana_varijabla naziv="DomainObject.Predmet.ProtuStrankaListFormatedWithAdress_1">
      <item>Udruga kulturnih djelatnika-promotora urbane i pop kulture DESTILANA, Klaićeva 11 a, 10000 Zagreb</item>
    </derivirana_varijabla>
  </DomainObject.Predmet.ProtuStrankaListFormatedWithAdress>
  <DomainObject.Predmet.ProtuStrankaListFormatedWithAdressOIB>
    <izvorni_sadrzaj>
      <item>Udruga kulturnih djelatnika-promotora urbane i pop kulture DESTILANA, OIB 37908402248, Klaićeva 11 a, 10000 Zagreb</item>
    </izvorni_sadrzaj>
    <derivirana_varijabla naziv="DomainObject.Predmet.ProtuStrankaListFormatedWithAdressOIB_1">
      <item>Udruga kulturnih djelatnika-promotora urbane i pop kulture DESTILANA, OIB 37908402248, Klaićeva 11 a, 10000 Zagreb</item>
    </derivirana_varijabla>
  </DomainObject.Predmet.ProtuStrankaListFormatedWithAdressOIB>
  <DomainObject.Predmet.ProtuStrankaListNazivFormated>
    <izvorni_sadrzaj>
      <item>Udruga kulturnih djelatnika-promotora urbane i pop kulture DESTILANA</item>
    </izvorni_sadrzaj>
    <derivirana_varijabla naziv="DomainObject.Predmet.ProtuStrankaListNazivFormated_1">
      <item>Udruga kulturnih djelatnika-promotora urbane i pop kulture DESTILANA</item>
    </derivirana_varijabla>
  </DomainObject.Predmet.ProtuStrankaListNazivFormated>
  <DomainObject.Predmet.ProtuStrankaListNazivFormatedOIB>
    <izvorni_sadrzaj>
      <item>Udruga kulturnih djelatnika-promotora urbane i pop kulture DESTILANA, OIB 37908402248</item>
    </izvorni_sadrzaj>
    <derivirana_varijabla naziv="DomainObject.Predmet.ProtuStrankaListNazivFormatedOIB_1">
      <item>Udruga kulturnih djelatnika-promotora urbane i pop kulture DESTILANA, OIB 37908402248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kulturnih djelatnika-promotora urbane i pop kulture DESTILANA</izvorni_sadrzaj>
    <derivirana_varijabla naziv="DomainObject.Predmet.ProtustrankaIDrugi_1">Udruga kulturnih djelatnika-promotora urbane i pop kulture DESTILANA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kulturnih djelatnika-promotora urbane i pop kulture DESTILANA, OIB 37908402248, Klaićeva 11 a, 10000 Zagreb</izvorni_sadrzaj>
    <derivirana_varijabla naziv="DomainObject.Predmet.ProtustrankaIDrugiAdressOIB_1">Udruga kulturnih djelatnika-promotora urbane i pop kulture DESTILANA, OIB 37908402248, Klaićeva 11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kulturnih djelatnika-promotora urbane i pop kulture DESTILANA</item>
    </izvorni_sadrzaj>
    <derivirana_varijabla naziv="DomainObject.Predmet.SudioniciListNaziv_1">
      <item>FINA Regionalni centar Zagreb</item>
      <item>Udruga kulturnih djelatnika-promotora urbane i pop kulture DESTILANA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kulturnih djelatnika-promotora urbane i pop kulture DESTILANA, OIB 37908402248, Klaićeva 11 a,10000 Zagreb</item>
    </izvorni_sadrzaj>
    <derivirana_varijabla naziv="DomainObject.Predmet.SudioniciListAdressOIB_1">
      <item>FINA Regionalni centar Zagreb, OIB 85821130368, Trg svibanjskih žrtava 1995. 1,10000 Zagreb</item>
      <item>Udruga kulturnih djelatnika-promotora urbane i pop kulture DESTILANA, OIB 37908402248, Klaićeva 11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37908402248</item>
    </izvorni_sadrzaj>
    <derivirana_varijabla naziv="DomainObject.Predmet.SudioniciListNazivOIB_1">
      <item>, OIB 85821130368</item>
      <item>, OIB 37908402248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C369C-8305-457E-833D-0389D18FC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1447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2015-11-23T10:34:00Z</dcterms:created>
  <dc:creator>ilukac</dc:creator>
  <cp:lastModifiedBy>Ljubica Radošević</cp:lastModifiedBy>
  <cp:lastPrinted>2015-11-23T10:38:00Z</cp:lastPrinted>
  <dcterms:modified xmlns:xsi="http://www.w3.org/2001/XMLSchema-instance" xsi:type="dcterms:W3CDTF">2015-11-25T08:40:00Z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