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094FFF" w:rsidR="00094FFF">
        <w:tc>
          <w:tcPr>
            <w:tcW w:type="dxa" w:w="2985"/>
            <w:hideMark/>
          </w:tcPr>
          <w:p w:rsidRDefault="00094FFF" w:rsidR="00094FFF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94FFF" w:rsidR="00094FF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094FFF" w:rsidR="00094FF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094FFF" w:rsidR="00094FF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c3e75c2" w14:paraId="c3e75c2" w:rsidRDefault="00094FFF" w:rsidP="00094FFF" w:rsidR="00094FFF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94FFF" w:rsidR="00094FFF">
        <w:trPr>
          <w:jc w:val="right"/>
        </w:trPr>
        <w:tc>
          <w:tcPr>
            <w:tcW w:type="dxa" w:w="4320"/>
            <w:hideMark/>
          </w:tcPr>
          <w:p w:rsidRDefault="00094FFF" w:rsidR="00094FFF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</w:t>
            </w:r>
            <w:r w:rsidR="00C6765C">
              <w:rPr>
                <w:lang w:eastAsia="en-US" w:val="en-US"/>
              </w:rPr>
              <w:t xml:space="preserve">  </w:t>
            </w:r>
            <w:r>
              <w:rPr>
                <w:lang w:eastAsia="en-US" w:val="en-US"/>
              </w:rPr>
              <w:t xml:space="preserve">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St-144/2013-74</w:t>
            </w:r>
          </w:p>
        </w:tc>
      </w:tr>
    </w:tbl>
    <w:p w:rsidRDefault="00094FFF" w:rsidP="00094FFF" w:rsidR="00094FFF">
      <w:pPr>
        <w:pStyle w:val="NormaleSPIS"/>
        <w:ind w:firstLine="0"/>
      </w:pPr>
    </w:p>
    <w:p w:rsidRDefault="00094FFF" w:rsidP="00094FFF" w:rsidR="00094FFF">
      <w:pPr>
        <w:pStyle w:val="NormaleSPIS"/>
      </w:pPr>
    </w:p>
    <w:p w:rsidRDefault="00094FFF" w:rsidP="00094FFF" w:rsidR="00094FFF">
      <w:pPr>
        <w:pStyle w:val="NormaleSPIS"/>
      </w:pPr>
      <w:r>
        <w:t xml:space="preserve">Trgovački sud u Varaždinu, po sucu tog suda Hugu </w:t>
      </w:r>
      <w:proofErr w:type="spellStart"/>
      <w:r>
        <w:t>Wedemeyeru</w:t>
      </w:r>
      <w:proofErr w:type="spellEnd"/>
      <w:r>
        <w:t xml:space="preserve">, u stečajnom postupku koji se vodi nad stečajnim dužnikom Auto kuća Biškup d.o.o. „u stečaju“, iz Varaždina, Ivana Mažuranića br. 24, OIB: 29715621579, kojeg zastupa stečajni upravitelj Nenad </w:t>
      </w:r>
      <w:proofErr w:type="spellStart"/>
      <w:r>
        <w:t>Homar</w:t>
      </w:r>
      <w:proofErr w:type="spellEnd"/>
      <w:r>
        <w:t>, iz Koprivnice, Dravska br. 1, u postupku prodaje nekretnina stečajnog dužnika na temelju rješenja o prodaji od 20. lipnja 2</w:t>
      </w:r>
      <w:r>
        <w:t>016., izvan ročišta 26. siječnja 2018</w:t>
      </w:r>
      <w:r>
        <w:t xml:space="preserve">., donosi slijedeći  </w:t>
      </w:r>
    </w:p>
    <w:p w:rsidRDefault="00094FFF" w:rsidP="00094FFF" w:rsidR="00094FFF">
      <w:pPr>
        <w:pStyle w:val="NormaleSPIS"/>
        <w:spacing w:after="0"/>
      </w:pPr>
    </w:p>
    <w:p w:rsidRDefault="00094FFF" w:rsidP="00E5644C" w:rsidR="00094FFF">
      <w:pPr>
        <w:pStyle w:val="NormaleSPIS"/>
        <w:jc w:val="center"/>
      </w:pPr>
      <w:r>
        <w:t>Z   A  K  L  J  U  Č  A  K</w:t>
      </w:r>
    </w:p>
    <w:p w:rsidRDefault="00094FFF" w:rsidP="00094FFF" w:rsidR="00094FFF">
      <w:pPr>
        <w:pStyle w:val="NormaleSPIS"/>
        <w:spacing w:after="0"/>
      </w:pPr>
    </w:p>
    <w:p w:rsidRDefault="00C6765C" w:rsidP="00094FFF" w:rsidR="00C6765C">
      <w:pPr>
        <w:pStyle w:val="NormaleSPIS"/>
        <w:spacing w:after="0"/>
      </w:pPr>
    </w:p>
    <w:p w:rsidRDefault="00094FFF" w:rsidP="00094FFF" w:rsidR="00094FFF">
      <w:pPr>
        <w:pStyle w:val="NormaleSPIS"/>
      </w:pPr>
      <w:r>
        <w:t>1)  Temeljem rješenja o prodaji ovog suda od 20. lipnja 2016., određuje se prodaja u stečajnom postupku nekretnine u vlasništvu stečajnog d</w:t>
      </w:r>
      <w:r w:rsidR="00E5644C">
        <w:t>užnika Auto kuća Biškup d.o.o.,u stečaju</w:t>
      </w:r>
      <w:r>
        <w:t xml:space="preserve">, iz Varaždina, Ivana Mažuranića br. 24, OIB: 29715621579, uz </w:t>
      </w:r>
      <w:proofErr w:type="spellStart"/>
      <w:r>
        <w:t>podrednu</w:t>
      </w:r>
      <w:proofErr w:type="spellEnd"/>
      <w:r>
        <w:t xml:space="preserve"> primjenu pravila o ovrsi na nekretninama, i to:</w:t>
      </w:r>
      <w:r>
        <w:tab/>
      </w:r>
    </w:p>
    <w:p w:rsidRDefault="00094FFF" w:rsidP="00094FFF" w:rsidR="00094FFF">
      <w:pPr>
        <w:pStyle w:val="NormaleSPIS"/>
        <w:spacing w:after="0"/>
      </w:pPr>
      <w:r>
        <w:t xml:space="preserve">- </w:t>
      </w:r>
      <w:proofErr w:type="spellStart"/>
      <w:r>
        <w:t>čkbr</w:t>
      </w:r>
      <w:proofErr w:type="spellEnd"/>
      <w:r>
        <w:t xml:space="preserve">. 756/1 upisano u </w:t>
      </w:r>
      <w:proofErr w:type="spellStart"/>
      <w:r>
        <w:t>z.k</w:t>
      </w:r>
      <w:proofErr w:type="spellEnd"/>
      <w:r>
        <w:t xml:space="preserve">. ul. 1915 k.o. </w:t>
      </w:r>
      <w:proofErr w:type="spellStart"/>
      <w:r>
        <w:t>Biškupec</w:t>
      </w:r>
      <w:proofErr w:type="spellEnd"/>
      <w:r>
        <w:t xml:space="preserve">-1, oranica I. Mažuranića sa 1433 m2, </w:t>
      </w:r>
    </w:p>
    <w:p w:rsidRDefault="00094FFF" w:rsidP="00094FFF" w:rsidR="00094FFF">
      <w:pPr>
        <w:pStyle w:val="NormaleSPIS"/>
        <w:spacing w:after="0"/>
      </w:pPr>
      <w:r>
        <w:t xml:space="preserve">   prodajna vrije</w:t>
      </w:r>
      <w:r w:rsidR="00E5644C">
        <w:t>dnost nekretnine u iznosu od 108</w:t>
      </w:r>
      <w:r>
        <w:t>.</w:t>
      </w:r>
      <w:r w:rsidR="00E5644C">
        <w:t>5</w:t>
      </w:r>
      <w:r>
        <w:t>00,00 kuna.</w:t>
      </w:r>
    </w:p>
    <w:p w:rsidRDefault="00094FFF" w:rsidP="00094FFF" w:rsidR="00094FFF">
      <w:pPr>
        <w:pStyle w:val="NormaleSPIS"/>
        <w:spacing w:after="0"/>
      </w:pPr>
    </w:p>
    <w:p w:rsidRDefault="00094FFF" w:rsidP="00094FFF" w:rsidR="00094FFF">
      <w:pPr>
        <w:pStyle w:val="NormaleSPIS"/>
      </w:pPr>
      <w:r>
        <w:t xml:space="preserve">   2)   Način prodaje :</w:t>
      </w:r>
    </w:p>
    <w:p w:rsidRDefault="00094FFF" w:rsidP="00094FFF" w:rsidR="00094FFF">
      <w:pPr>
        <w:pStyle w:val="NormaleSPIS"/>
      </w:pPr>
      <w:r>
        <w:t>Nekretnina  iz točke 1) ovog zaključka prodavati će se u stečajnom postupku usmenom javnom dražbom.</w:t>
      </w:r>
    </w:p>
    <w:p w:rsidRDefault="00E5644C" w:rsidP="00094FFF" w:rsidR="00094FFF">
      <w:pPr>
        <w:pStyle w:val="NormaleSPIS"/>
      </w:pPr>
      <w:r>
        <w:t>Peto</w:t>
      </w:r>
      <w:r w:rsidR="00094FFF">
        <w:t xml:space="preserve"> ročište za javnu dražbu održati će se pred stečajnim sucem u zgradi Trgovačkog suda u Varaždinu, u sobi broj 222, drugi kat,  dana  </w:t>
      </w:r>
      <w:r>
        <w:t>22. veljače</w:t>
      </w:r>
      <w:r w:rsidR="00C6765C">
        <w:t xml:space="preserve"> </w:t>
      </w:r>
      <w:r w:rsidR="00094FFF">
        <w:t xml:space="preserve"> 2018.  u  9,00  sati.</w:t>
      </w:r>
    </w:p>
    <w:p w:rsidRDefault="00094FFF" w:rsidP="00094FFF" w:rsidR="00094FFF">
      <w:pPr>
        <w:pStyle w:val="NormaleSPIS"/>
      </w:pPr>
      <w:r>
        <w:t>Ročište će se održati i ako na njemu sudjeluje samo jedan ponuditelj.</w:t>
      </w:r>
    </w:p>
    <w:p w:rsidRDefault="00094FFF" w:rsidP="00094FFF" w:rsidR="00094FFF">
      <w:pPr>
        <w:pStyle w:val="NormaleSPIS"/>
      </w:pPr>
      <w:r>
        <w:t>Ovaj zaključak o prodaji će se objaviti na e-Oglasnoj ploči Trgovačkog suda Varaždin, na web stranici Visokog trgovačkog suda Republike Hrvatske (</w:t>
      </w:r>
      <w:proofErr w:type="spellStart"/>
      <w:r>
        <w:t>www.sudacka</w:t>
      </w:r>
      <w:proofErr w:type="spellEnd"/>
      <w:r>
        <w:t>-</w:t>
      </w:r>
      <w:proofErr w:type="spellStart"/>
      <w:r>
        <w:t>mreza.hr</w:t>
      </w:r>
      <w:proofErr w:type="spellEnd"/>
      <w:r>
        <w:t>/</w:t>
      </w:r>
      <w:proofErr w:type="spellStart"/>
      <w:r>
        <w:t>stecaj</w:t>
      </w:r>
      <w:proofErr w:type="spellEnd"/>
      <w:r>
        <w:t>), na web stranici Hrvatske gospodarske komore.</w:t>
      </w:r>
    </w:p>
    <w:p w:rsidRDefault="00094FFF" w:rsidP="00094FFF" w:rsidR="00094FFF">
      <w:pPr>
        <w:pStyle w:val="NormaleSPIS"/>
      </w:pPr>
      <w:r>
        <w:t>Ovlašćuje se stečajni upravitelj da oglas o javnoj dražbi sa svim uvjetima prodaje objavi u sredstvima javnog informiranja.</w:t>
      </w:r>
    </w:p>
    <w:p w:rsidRDefault="00094FFF" w:rsidP="00094FFF" w:rsidR="00094FFF">
      <w:pPr>
        <w:pStyle w:val="NormaleSPIS"/>
      </w:pPr>
      <w:r>
        <w:t>Rok od objave ovog zaključka o prodaji na e-Oglasnoj ploči ovog suda do prodaje iznosi najmanje 15 dana.</w:t>
      </w:r>
    </w:p>
    <w:p w:rsidRDefault="00D50F63" w:rsidP="00094FFF" w:rsidR="00D50F63">
      <w:pPr>
        <w:pStyle w:val="NormaleSPIS"/>
      </w:pPr>
    </w:p>
    <w:p w:rsidRDefault="00094FFF" w:rsidP="00094FFF" w:rsidR="00094FFF">
      <w:pPr>
        <w:pStyle w:val="NormaleSPIS"/>
      </w:pPr>
      <w:r>
        <w:t>3)  Uvjeti prodaje :</w:t>
      </w:r>
    </w:p>
    <w:p w:rsidRDefault="00094FFF" w:rsidP="00094FFF" w:rsidR="00094FFF">
      <w:pPr>
        <w:pStyle w:val="NormaleSPIS"/>
      </w:pPr>
      <w:r>
        <w:t xml:space="preserve">1. Nekretnina iz točke 1) ovog zaključka prodavati </w:t>
      </w:r>
      <w:r w:rsidR="00C6765C">
        <w:t>će se na petom</w:t>
      </w:r>
      <w:r>
        <w:t xml:space="preserve"> ročištu za javnu dražbu po početnoj cijeni koja je jednaka utvrđenoj vrijednosti nekretnine navedene pod točkom 1) ovog zaključka i ispod te cijene se ne može prodati. </w:t>
      </w:r>
    </w:p>
    <w:p w:rsidRDefault="00094FFF" w:rsidP="00094FFF" w:rsidR="00094FFF">
      <w:pPr>
        <w:pStyle w:val="NormaleSPIS"/>
      </w:pPr>
      <w:r>
        <w:t xml:space="preserve">2. Sve poreze i pristojbe u vezi s prodajom nekretnine snosi kupac. </w:t>
      </w:r>
    </w:p>
    <w:p w:rsidRDefault="00094FFF" w:rsidP="00094FFF" w:rsidR="00094FFF">
      <w:pPr>
        <w:pStyle w:val="NormaleSPIS"/>
      </w:pPr>
      <w:r>
        <w:t>3. Kao kupci mogu sudjelovati samo osobe koje su najkasnije tri dana prije dana održavanja ročišta za dražbu uplatile jamčevinu u iznosu od 10% utvrđene vrijednosti nekretnine iz točke 1) ovog zaključka na žiro-račun Trgovačkog suda Varaždin broj : 2390001-1300002754 otvoren kod Hrvatske poštanske banke d.d., pozivom na broj spisa St-144/13. u koloni svrha uplate, jer u suprotnom neće moći pristupiti dražbovanju, a dokaz o uplati jamčevine trebaju predočiti stečajnom sucu prije početka dražbe.</w:t>
      </w:r>
    </w:p>
    <w:p w:rsidRDefault="00094FFF" w:rsidP="00094FFF" w:rsidR="00094FFF">
      <w:pPr>
        <w:pStyle w:val="NormaleSPIS"/>
      </w:pPr>
      <w:r>
        <w:t xml:space="preserve">4. Uplatitelju čija ponuda ne bude prihvaćena, jamčevina će se vratiti odmah nakon zaključenja javne dražbe. 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</w:t>
      </w:r>
    </w:p>
    <w:p w:rsidRDefault="00094FFF" w:rsidP="00094FFF" w:rsidR="00094FFF">
      <w:pPr>
        <w:pStyle w:val="NormaleSPIS"/>
      </w:pPr>
      <w:r>
        <w:t xml:space="preserve">5. Kupac je dužan uplatiti razliku između jamčevine i postignute kupoprodajne cijene u roku od 30 dana od pravomoćnosti rješenja o dosudi. 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094FFF" w:rsidP="00094FFF" w:rsidR="00094FFF">
      <w:pPr>
        <w:pStyle w:val="NormaleSPIS"/>
      </w:pPr>
      <w:r>
        <w:t xml:space="preserve">6. Ukoliko je kupac </w:t>
      </w:r>
      <w:proofErr w:type="spellStart"/>
      <w:r>
        <w:t>razlučni</w:t>
      </w:r>
      <w:proofErr w:type="spellEnd"/>
      <w:r>
        <w:t xml:space="preserve"> vjerovnik koji se jedini namiruje iz </w:t>
      </w:r>
      <w:proofErr w:type="spellStart"/>
      <w:r>
        <w:t>kupovnine</w:t>
      </w:r>
      <w:proofErr w:type="spellEnd"/>
      <w:r>
        <w:t xml:space="preserve"> ili se namiruje prije tražbina ostalih vjerovnika koji imaju pravo na namirenje iz iste </w:t>
      </w:r>
      <w:proofErr w:type="spellStart"/>
      <w:r>
        <w:t>kupovnine</w:t>
      </w:r>
      <w:proofErr w:type="spellEnd"/>
      <w:r>
        <w:t xml:space="preserve">, nije dužan položiti </w:t>
      </w:r>
      <w:proofErr w:type="spellStart"/>
      <w:r>
        <w:t>kupovninu</w:t>
      </w:r>
      <w:proofErr w:type="spellEnd"/>
      <w:r>
        <w:t xml:space="preserve"> u onom dijelu u kojem se može izvršiti prijeboj s njegovom tražbinom.</w:t>
      </w:r>
    </w:p>
    <w:p w:rsidRDefault="00094FFF" w:rsidP="00094FFF" w:rsidR="00094FFF">
      <w:pPr>
        <w:pStyle w:val="NormaleSPIS"/>
      </w:pPr>
      <w:r>
        <w:t>Prodaja se obavlja po načelu viđeno-kupljeno, što isključuje sve naknadne prigovore kupca.</w:t>
      </w:r>
    </w:p>
    <w:p w:rsidRDefault="00094FFF" w:rsidP="00094FFF" w:rsidR="00094FFF">
      <w:pPr>
        <w:pStyle w:val="NormaleSPIS"/>
      </w:pPr>
      <w:r>
        <w:t xml:space="preserve">7. U rješenju o dosudi nekretnina sud će odrediti da će se nakon pravomoćnosti tog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nekretninama, te brisati prava i tereti na nekretninama koji prestaju njihovom prodajom.</w:t>
      </w:r>
    </w:p>
    <w:p w:rsidRDefault="00094FFF" w:rsidP="00C6765C" w:rsidR="00094FFF">
      <w:pPr>
        <w:pStyle w:val="NormaleSPIS"/>
      </w:pPr>
      <w:r>
        <w:t xml:space="preserve">8. 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kupcu, čime kupac stupa u posjed istih.</w:t>
      </w:r>
    </w:p>
    <w:p w:rsidRDefault="00C6765C" w:rsidP="00094FFF" w:rsidR="00C6765C">
      <w:pPr>
        <w:pStyle w:val="NormaleSPIS"/>
        <w:spacing w:after="0"/>
      </w:pPr>
    </w:p>
    <w:p w:rsidRDefault="00C6765C" w:rsidP="00094FFF" w:rsidR="00C6765C">
      <w:pPr>
        <w:pStyle w:val="NormaleSPIS"/>
        <w:spacing w:after="0"/>
      </w:pPr>
    </w:p>
    <w:p w:rsidRDefault="00C6765C" w:rsidP="00094FFF" w:rsidR="00C6765C">
      <w:pPr>
        <w:pStyle w:val="NormaleSPIS"/>
        <w:spacing w:after="0"/>
      </w:pPr>
    </w:p>
    <w:p w:rsidRDefault="00C6765C" w:rsidP="00094FFF" w:rsidR="00C6765C">
      <w:pPr>
        <w:pStyle w:val="NormaleSPIS"/>
        <w:spacing w:after="0"/>
      </w:pPr>
    </w:p>
    <w:p w:rsidRDefault="00C6765C" w:rsidP="00094FFF" w:rsidR="00C6765C">
      <w:pPr>
        <w:pStyle w:val="NormaleSPIS"/>
        <w:spacing w:after="0"/>
      </w:pPr>
    </w:p>
    <w:p w:rsidRDefault="00094FFF" w:rsidP="00094FFF" w:rsidR="00094FFF">
      <w:pPr>
        <w:pStyle w:val="NormaleSPIS"/>
        <w:spacing w:after="0"/>
      </w:pPr>
      <w:r>
        <w:t>9. Sve zainteresirane osobe mogu razgledati imovinu stečajnog dužnika uz prethodnu najavu i dogovor putem slijedećeg broja telefona 098 407 337.</w:t>
      </w:r>
    </w:p>
    <w:p w:rsidRDefault="00094FFF" w:rsidP="00094FFF" w:rsidR="00094FFF">
      <w:pPr>
        <w:pStyle w:val="NormaleSPIS"/>
        <w:spacing w:after="0"/>
      </w:pPr>
    </w:p>
    <w:p w:rsidRDefault="00094FFF" w:rsidP="00094FFF" w:rsidR="00094FFF">
      <w:pPr>
        <w:pStyle w:val="NormaleSPIS"/>
        <w:spacing w:after="0"/>
      </w:pPr>
    </w:p>
    <w:p w:rsidRDefault="00094FFF" w:rsidP="00094FFF" w:rsidR="00094FFF">
      <w:pPr>
        <w:pStyle w:val="NormaleSPIS"/>
        <w:jc w:val="center"/>
      </w:pPr>
      <w:r>
        <w:t>U Varaždinu 26. siječnja 2018</w:t>
      </w:r>
      <w:r>
        <w:t>.</w:t>
      </w:r>
    </w:p>
    <w:p w:rsidRDefault="00094FFF" w:rsidP="00094FFF" w:rsidR="00094FFF">
      <w:pPr>
        <w:pStyle w:val="NormaleSPIS"/>
        <w:ind w:firstLine="0"/>
      </w:pPr>
    </w:p>
    <w:p w:rsidRDefault="00094FFF" w:rsidP="00094FFF" w:rsidR="00094FFF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Sudac: </w:t>
      </w:r>
    </w:p>
    <w:p w:rsidRDefault="00094FFF" w:rsidP="00094FFF" w:rsidR="00094FFF">
      <w:pPr>
        <w:pStyle w:val="NormaleSPIS"/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Hugo Wedemeyer, v. r.</w:t>
      </w:r>
    </w:p>
    <w:p w:rsidRDefault="00094FFF" w:rsidP="00094FFF" w:rsidR="00094FFF">
      <w:pPr>
        <w:pStyle w:val="NormaleSPIS"/>
        <w:spacing w:after="0"/>
      </w:pPr>
    </w:p>
    <w:p w:rsidRDefault="00094FFF" w:rsidP="00094FFF" w:rsidR="00094FFF">
      <w:pPr>
        <w:pStyle w:val="NormaleSPIS"/>
        <w:spacing w:after="0"/>
      </w:pPr>
    </w:p>
    <w:p w:rsidRDefault="00094FFF" w:rsidP="00094FFF" w:rsidR="00094FFF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</w:t>
      </w:r>
      <w:proofErr w:type="spellStart"/>
      <w:r>
        <w:t>otpravka</w:t>
      </w:r>
      <w:proofErr w:type="spellEnd"/>
      <w:r>
        <w:t>-ovlašteni službenik :</w:t>
      </w:r>
    </w:p>
    <w:p w:rsidRDefault="00094FFF" w:rsidP="00094FFF" w:rsidR="00094FFF">
      <w:pPr>
        <w:pStyle w:val="NormaleSPIS"/>
      </w:pPr>
    </w:p>
    <w:p w:rsidRDefault="00094FFF" w:rsidP="00094FFF" w:rsidR="00094FFF">
      <w:pPr>
        <w:pStyle w:val="NormaleSPIS"/>
      </w:pPr>
    </w:p>
    <w:p w:rsidRDefault="00094FFF" w:rsidP="00094FFF" w:rsidR="00094FFF">
      <w:pPr>
        <w:pStyle w:val="NormaleSPIS"/>
        <w:spacing w:after="0"/>
        <w:ind w:firstLine="0"/>
      </w:pPr>
      <w:r>
        <w:t>Uputa o pravnom lijeku :</w:t>
      </w:r>
    </w:p>
    <w:p w:rsidRDefault="00094FFF" w:rsidP="00094FFF" w:rsidR="00094FFF">
      <w:pPr>
        <w:pStyle w:val="NormaleSPIS"/>
        <w:spacing w:after="0"/>
        <w:ind w:firstLine="0"/>
      </w:pPr>
      <w:r>
        <w:t xml:space="preserve">Protiv ovog zaključka žalba nije dopuštena (čl. 11. t. 9. Stečajnog zakona </w:t>
      </w:r>
      <w:r w:rsidR="00C6765C">
        <w:t xml:space="preserve">- </w:t>
      </w:r>
      <w:r>
        <w:t>Narodne novine br. 44/96., 29/99., 129/00., 123/03., 197/03., 187/04., 82/06., 116/10., 25/12., 133/12. i 45/13., dalje : SZ-a).</w:t>
      </w:r>
    </w:p>
    <w:p w:rsidRDefault="00094FFF" w:rsidP="00094FFF" w:rsidR="00094FFF">
      <w:pPr>
        <w:pStyle w:val="NormaleSPIS"/>
      </w:pPr>
    </w:p>
    <w:p w:rsidRDefault="00C6765C" w:rsidP="00094FFF" w:rsidR="00C6765C">
      <w:pPr>
        <w:pStyle w:val="NormaleSPIS"/>
      </w:pPr>
    </w:p>
    <w:p w:rsidRDefault="00094FFF" w:rsidP="00094FFF" w:rsidR="00094FFF">
      <w:pPr>
        <w:pStyle w:val="NormaleSPIS"/>
        <w:ind w:firstLine="0"/>
      </w:pPr>
      <w:r>
        <w:t xml:space="preserve">DNA : </w:t>
      </w:r>
      <w:r>
        <w:tab/>
      </w:r>
    </w:p>
    <w:p w:rsidRDefault="00094FFF" w:rsidP="00094FFF" w:rsidR="00094FFF">
      <w:pPr>
        <w:pStyle w:val="NormaleSPIS"/>
        <w:ind w:firstLine="0"/>
      </w:pPr>
      <w:r>
        <w:t xml:space="preserve">Stečajni upravitelj Nenad </w:t>
      </w:r>
      <w:proofErr w:type="spellStart"/>
      <w:r>
        <w:t>Homar</w:t>
      </w:r>
      <w:proofErr w:type="spellEnd"/>
      <w:r>
        <w:t>, iz Koprivnice, Dravska br. 1,</w:t>
      </w:r>
    </w:p>
    <w:p w:rsidRDefault="00094FFF" w:rsidP="00094FFF" w:rsidR="00094FFF">
      <w:pPr>
        <w:pStyle w:val="NormaleSPIS"/>
        <w:ind w:firstLine="0"/>
      </w:pPr>
      <w:r>
        <w:t>e-Oglasna ploča ovog suda,</w:t>
      </w:r>
    </w:p>
    <w:p w:rsidRDefault="00094FFF" w:rsidP="00094FFF" w:rsidR="00094FFF">
      <w:pPr>
        <w:pStyle w:val="NormaleSPIS"/>
        <w:spacing w:after="0"/>
        <w:ind w:firstLine="0"/>
      </w:pPr>
      <w:proofErr w:type="spellStart"/>
      <w:r>
        <w:t>Razlučni</w:t>
      </w:r>
      <w:proofErr w:type="spellEnd"/>
      <w:r>
        <w:t xml:space="preserve"> vjerovnik Privredna banka Zagreb d.d. iz Zagreba, </w:t>
      </w:r>
    </w:p>
    <w:p w:rsidRDefault="00094FFF" w:rsidP="007D3819" w:rsidR="00AE649C" w:rsidRPr="00B76F3C">
      <w:pPr>
        <w:pStyle w:val="NormaleSPIS"/>
        <w:spacing w:after="0"/>
        <w:ind w:firstLine="0"/>
      </w:pPr>
      <w:proofErr w:type="spellStart"/>
      <w:r>
        <w:t>Račkoga</w:t>
      </w:r>
      <w:proofErr w:type="spellEnd"/>
      <w:r>
        <w:t xml:space="preserve"> br. 6.</w:t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sectPr w:rsidSect="00094FFF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C5D" w:rsidP="00537B78" w:rsidR="00843C5D">
      <w:r>
        <w:separator/>
      </w:r>
    </w:p>
  </w:endnote>
  <w:endnote w:id="0" w:type="continuationSeparator">
    <w:p w:rsidRDefault="00843C5D" w:rsidP="00537B78" w:rsidR="00843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9674385"/>
      <w:docPartObj>
        <w:docPartGallery w:val="Page Numbers (Bottom of Page)"/>
        <w:docPartUnique/>
      </w:docPartObj>
    </w:sdtPr>
    <w:sdtContent>
      <w:p w:rsidRDefault="00094FFF" w:rsidR="00094FF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819">
          <w:t>3</w:t>
        </w:r>
        <w:r>
          <w:fldChar w:fldCharType="end"/>
        </w:r>
      </w:p>
    </w:sdtContent>
  </w:sdt>
  <w:p w:rsidRDefault="00094FFF" w:rsidR="00094FF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C5D" w:rsidP="00537B78" w:rsidR="00843C5D">
      <w:r>
        <w:separator/>
      </w:r>
    </w:p>
  </w:footnote>
  <w:footnote w:id="0" w:type="continuationSeparator">
    <w:p w:rsidRDefault="00843C5D" w:rsidP="00537B78" w:rsidR="00843C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4FFF" w:rsidR="008333A9">
    <w:pPr>
      <w:pStyle w:val="Zaglavlje"/>
    </w:pPr>
    <w:r>
      <w:rPr>
        <w:rStyle w:val="PozadinaSvijetloCrvena"/>
        <w:shd w:fill="auto" w:color="auto" w:val="clear"/>
      </w:rPr>
      <w:t>Poslovni broj : 6 St-144/2013-74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FFF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819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C5D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6765C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0F63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44C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094FFF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094FFF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257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St-144/2013-74</izvorni_sadrzaj>
    <derivirana_varijabla naziv="DomainObject.Oznaka_1">St-144/2013-74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St-144/2013</izvorni_sadrzaj>
    <derivirana_varijabla naziv="DomainObject.Predmet.OznakaBroj_1">St-144/2013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BIŠKUP društvo s ograničenom odgovornošću za trgovinu automobilima</izvorni_sadrzaj>
    <derivirana_varijabla naziv="DomainObject.Predmet.ProtustrankaFormated_1">  AUTO KUĆA BIŠKUP društvo s ograničenom odgovornošću za trgovinu automobilima</derivirana_varijabla>
  </DomainObject.Predmet.ProtustrankaFormated>
  <DomainObject.Predmet.ProtustrankaFormatedOIB>
    <izvorni_sadrzaj>  AUTO KUĆA BIŠKUP društvo s ograničenom odgovornošću za trgovinu automobilima, OIB 29715621579</izvorni_sadrzaj>
    <derivirana_varijabla naziv="DomainObject.Predmet.ProtustrankaFormatedOIB_1">  AUTO KUĆA BIŠKUP društvo s ograničenom odgovornošću za trgovinu automobilima, OIB 29715621579</derivirana_varijabla>
  </DomainObject.Predmet.ProtustrankaFormatedOIB>
  <DomainObject.Predmet.ProtustrankaFormatedWithAdress>
    <izvorni_sadrzaj> AUTO KUĆA BIŠKUP društvo s ograničenom odgovornošću za trgovinu automobilima, Ivana Mažuranića 24, Varaždin</izvorni_sadrzaj>
    <derivirana_varijabla naziv="DomainObject.Predmet.ProtustrankaFormatedWithAdress_1"> AUTO KUĆA BIŠKUP društvo s ograničenom odgovornošću za trgovinu automobilima, Ivana Mažuranića 24, Varaždin</derivirana_varijabla>
  </DomainObject.Predmet.ProtustrankaFormatedWithAdress>
  <DomainObject.Predmet.ProtustrankaFormatedWithAdressOIB>
    <izvorni_sadrzaj> AUTO KUĆA BIŠKUP društvo s ograničenom odgovornošću za trgovinu automobilima, OIB 29715621579, Ivana Mažuranića 24, Varaždin</izvorni_sadrzaj>
    <derivirana_varijabla naziv="DomainObject.Predmet.ProtustrankaFormatedWithAdressOIB_1"> AUTO KUĆA BIŠKUP društvo s ograničenom odgovornošću za trgovinu automobilima, OIB 29715621579, Ivana Mažuranića 24, Varaždin</derivirana_varijabla>
  </DomainObject.Predmet.ProtustrankaFormatedWithAdressOIB>
  <DomainObject.Predmet.ProtustrankaWithAdress>
    <izvorni_sadrzaj>AUTO KUĆA BIŠKUP društvo s ograničenom odgovornošću za trgovinu automobilima Ivana Mažuranića 24, Varaždin</izvorni_sadrzaj>
    <derivirana_varijabla naziv="DomainObject.Predmet.ProtustrankaWithAdress_1">AUTO KUĆA BIŠKUP društvo s ograničenom odgovornošću za trgovinu automobilima Ivana Mažuranića 24, Varaždin</derivirana_varijabla>
  </DomainObject.Predmet.ProtustrankaWithAdress>
  <DomainObject.Predmet.ProtustrankaWithAdressOIB>
    <izvorni_sadrzaj>AUTO KUĆA BIŠKUP društvo s ograničenom odgovornošću za trgovinu automobilima, OIB 29715621579, Ivana Mažuranića 24, Varaždin</izvorni_sadrzaj>
    <derivirana_varijabla naziv="DomainObject.Predmet.ProtustrankaWithAdressOIB_1">AUTO KUĆA BIŠKUP društvo s ograničenom odgovornošću za trgovinu automobilima, OIB 29715621579, Ivana Mažuranića 24, Varaždin</derivirana_varijabla>
  </DomainObject.Predmet.ProtustrankaWithAdressOIB>
  <DomainObject.Predmet.ProtustrankaNazivFormated>
    <izvorni_sadrzaj>AUTO KUĆA BIŠKUP društvo s ograničenom odgovornošću za trgovinu automobilima</izvorni_sadrzaj>
    <derivirana_varijabla naziv="DomainObject.Predmet.ProtustrankaNazivFormated_1">AUTO KUĆA BIŠKUP društvo s ograničenom odgovornošću za trgovinu automobilima</derivirana_varijabla>
  </DomainObject.Predmet.ProtustrankaNazivFormated>
  <DomainObject.Predmet.ProtustrankaNazivFormatedOIB>
    <izvorni_sadrzaj>AUTO KUĆA BIŠKUP društvo s ograničenom odgovornošću za trgovinu automobilima, OIB 29715621579</izvorni_sadrzaj>
    <derivirana_varijabla naziv="DomainObject.Predmet.ProtustrankaNazivFormatedOIB_1">AUTO KUĆA BIŠKUP društvo s ograničenom odgovornošću za trgovinu automobilima, OIB 29715621579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KUĆA BIŠKUP društvo s ograničenom odgovornošću za trgovinu automobilima</item>
    </izvorni_sadrzaj>
    <derivirana_varijabla naziv="DomainObject.Predmet.ProtuStrankaListFormated_1">
      <item>AUTO KUĆA BIŠKUP društvo s ograničenom odgovornošću za trgovinu automobilima</item>
    </derivirana_varijabla>
  </DomainObject.Predmet.ProtuStrankaListFormated>
  <DomainObject.Predmet.ProtuStrankaListFormatedOIB>
    <izvorni_sadrzaj>
      <item>AUTO KUĆA BIŠKUP društvo s ograničenom odgovornošću za trgovinu automobilima, OIB 29715621579</item>
    </izvorni_sadrzaj>
    <derivirana_varijabla naziv="DomainObject.Predmet.ProtuStrankaListFormatedOIB_1">
      <item>AUTO KUĆA BIŠKUP društvo s ograničenom odgovornošću za trgovinu automobilima, OIB 29715621579</item>
    </derivirana_varijabla>
  </DomainObject.Predmet.ProtuStrankaListFormatedOIB>
  <DomainObject.Predmet.ProtuStrankaListFormatedWithAdress>
    <izvorni_sadrzaj>
      <item>AUTO KUĆA BIŠKUP društvo s ograničenom odgovornošću za trgovinu automobilima, Ivana Mažuranića 24, Varaždin</item>
    </izvorni_sadrzaj>
    <derivirana_varijabla naziv="DomainObject.Predmet.ProtuStrankaListFormatedWithAdress_1">
      <item>AUTO KUĆA BIŠKUP društvo s ograničenom odgovornošću za trgovinu automobilima, Ivana Mažuranića 24, Varaždin</item>
    </derivirana_varijabla>
  </DomainObject.Predmet.ProtuStrankaListFormatedWithAdress>
  <DomainObject.Predmet.ProtuStrankaListFormatedWithAdressOIB>
    <izvorni_sadrzaj>
      <item>AUTO KUĆA BIŠKUP društvo s ograničenom odgovornošću za trgovinu automobilima, OIB 29715621579, Ivana Mažuranića 24, Varaždin</item>
    </izvorni_sadrzaj>
    <derivirana_varijabla naziv="DomainObject.Predmet.ProtuStrankaListFormatedWithAdressOIB_1">
      <item>AUTO KUĆA BIŠKUP društvo s ograničenom odgovornošću za trgovinu automobilima, OIB 29715621579, Ivana Mažuranića 24, Varaždin</item>
    </derivirana_varijabla>
  </DomainObject.Predmet.ProtuStrankaListFormatedWithAdressOIB>
  <DomainObject.Predmet.ProtuStrankaListNazivFormated>
    <izvorni_sadrzaj>
      <item>AUTO KUĆA BIŠKUP društvo s ograničenom odgovornošću za trgovinu automobilima</item>
    </izvorni_sadrzaj>
    <derivirana_varijabla naziv="DomainObject.Predmet.ProtuStrankaListNazivFormated_1">
      <item>AUTO KUĆA BIŠKUP društvo s ograničenom odgovornošću za trgovinu automobilima</item>
    </derivirana_varijabla>
  </DomainObject.Predmet.ProtuStrankaListNazivFormated>
  <DomainObject.Predmet.ProtuStrankaListNazivFormatedOIB>
    <izvorni_sadrzaj>
      <item>AUTO KUĆA BIŠKUP društvo s ograničenom odgovornošću za trgovinu automobilima, OIB 29715621579</item>
    </izvorni_sadrzaj>
    <derivirana_varijabla naziv="DomainObject.Predmet.ProtuStrankaListNazivFormatedOIB_1">
      <item>AUTO KUĆA BIŠKUP društvo s ograničenom odgovornošću za trgovinu automobilima, OIB 29715621579</item>
    </derivirana_varijabla>
  </DomainObject.Predmet.ProtuStrankaListNazivFormatedOIB>
  <DomainObject.Predmet.OstaliList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izvorni_sadrzaj>
    <derivirana_varijabla naziv="DomainObject.Predmet.OstaliList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derivirana_varijabla>
  </DomainObject.Predmet.OstaliListFormated>
  <DomainObject.Predmet.OstaliList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izvorni_sadrzaj>
    <derivirana_varijabla naziv="DomainObject.Predmet.OstaliList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derivirana_varijabla>
  </DomainObject.Predmet.OstaliListFormatedOIB>
  <DomainObject.Predmet.OstaliListFormatedWithAdress>
    <izvorni_sadrzaj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izvorni_sadrzaj>
    <derivirana_varijabla naziv="DomainObject.Predmet.OstaliListFormatedWithAdress_1"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derivirana_varijabla>
  </DomainObject.Predmet.OstaliListFormatedWithAdress>
  <DomainObject.Predmet.OstaliListFormatedWithAdressOIB>
    <izvorni_sadrzaj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izvorni_sadrzaj>
    <derivirana_varijabla naziv="DomainObject.Predmet.OstaliListFormatedWithAdressOIB_1"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derivirana_varijabla>
  </DomainObject.Predmet.OstaliListFormatedWithAdressOIB>
  <DomainObject.Predmet.OstaliListNaziv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izvorni_sadrzaj>
    <derivirana_varijabla naziv="DomainObject.Predmet.OstaliListNaziv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derivirana_varijabla>
  </DomainObject.Predmet.OstaliListNazivFormated>
  <DomainObject.Predmet.OstaliListNaziv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izvorni_sadrzaj>
    <derivirana_varijabla naziv="DomainObject.Predmet.OstaliListNaziv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>St-144/2013-74</izvorni_sadrzaj>
    <derivirana_varijabla naziv="DomainObject.PoslovniBrojDokumenta_1">St-144/2013-74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KUĆA BIŠKUP društvo s ograničenom odgovornošću za trgovinu automobilima</izvorni_sadrzaj>
    <derivirana_varijabla naziv="DomainObject.Predmet.ProtustrankaIDrugi_1">AUTO KUĆA BIŠKUP društvo s ograničenom odgovornošću za trgovinu automobilima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KUĆA BIŠKUP društvo s ograničenom odgovornošću za trgovinu automobilima, OIB 29715621579, Ivana Mažuranića 24, Varaždin</izvorni_sadrzaj>
    <derivirana_varijabla naziv="DomainObject.Predmet.ProtustrankaIDrugiAdressOIB_1">AUTO KUĆA BIŠKUP društvo s ograničenom odgovornošću za trgovinu automobilima, OIB 29715621579, Ivana Mažuranića 24,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izvorni_sadrzaj>
    <derivirana_varijabla naziv="DomainObject.Predmet.SudioniciListNaziv_1"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derivirana_varijabla>
  </DomainObject.Predmet.SudioniciListNaziv>
  <DomainObject.Predmet.SudioniciListAdressOIB>
    <izvorni_sadrzaj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izvorni_sadrzaj>
    <derivirana_varijabla naziv="DomainObject.Predmet.SudioniciListAdressOIB_1"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81AC81-2B88-4F0B-8D0A-F53DB617DE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4173</properties:Characters>
  <properties:Lines>102</properties:Lines>
  <properties:Paragraphs>38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2018-01-26T08:32:00Z</cp:lastPrinted>
  <dcterms:modified xmlns:xsi="http://www.w3.org/2001/XMLSchema-instance" xsi:type="dcterms:W3CDTF">2018-01-26T08:34:00Z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St-144/2013-74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